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F06CE" w14:textId="375FD9AC" w:rsidR="0088712F" w:rsidRDefault="0088712F" w:rsidP="0088712F">
      <w:pPr>
        <w:ind w:left="-180" w:firstLine="540"/>
        <w:jc w:val="right"/>
        <w:rPr>
          <w:b/>
        </w:rPr>
      </w:pPr>
      <w:bookmarkStart w:id="0" w:name="_GoBack"/>
      <w:bookmarkEnd w:id="0"/>
      <w:r>
        <w:rPr>
          <w:b/>
        </w:rPr>
        <w:t>Projektas</w:t>
      </w:r>
    </w:p>
    <w:p w14:paraId="289C0279" w14:textId="77777777" w:rsidR="00BF246E" w:rsidRPr="00BF246E" w:rsidRDefault="003E4B51" w:rsidP="00663D8F">
      <w:pPr>
        <w:ind w:left="-180" w:firstLine="540"/>
        <w:jc w:val="center"/>
      </w:pPr>
      <w:r w:rsidRPr="00BF246E">
        <w:rPr>
          <w:noProof/>
          <w:lang w:eastAsia="lt-LT"/>
        </w:rPr>
        <w:drawing>
          <wp:inline distT="0" distB="0" distL="0" distR="0" wp14:anchorId="5BA13AEB" wp14:editId="535E2C80">
            <wp:extent cx="676275" cy="6762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417B0DB" w14:textId="77777777" w:rsidR="00BF246E" w:rsidRPr="00BF246E" w:rsidRDefault="00BF246E" w:rsidP="00663D8F">
      <w:pPr>
        <w:pStyle w:val="Antrat"/>
        <w:ind w:left="-180" w:firstLine="540"/>
        <w:rPr>
          <w:sz w:val="24"/>
        </w:rPr>
      </w:pPr>
    </w:p>
    <w:p w14:paraId="1BE86D52" w14:textId="77777777" w:rsidR="00BF246E" w:rsidRPr="00BF246E" w:rsidRDefault="00BF246E" w:rsidP="00663D8F">
      <w:pPr>
        <w:pStyle w:val="Antrat"/>
        <w:ind w:left="-180" w:firstLine="540"/>
        <w:rPr>
          <w:sz w:val="24"/>
        </w:rPr>
      </w:pPr>
      <w:r w:rsidRPr="00BF246E">
        <w:rPr>
          <w:sz w:val="24"/>
        </w:rPr>
        <w:t>ANYKŠČIŲ RAJONO SAVIVALDYBĖS</w:t>
      </w:r>
    </w:p>
    <w:p w14:paraId="3EB69943" w14:textId="77777777" w:rsidR="00BF246E" w:rsidRPr="00BF246E" w:rsidRDefault="00BF246E" w:rsidP="00663D8F">
      <w:pPr>
        <w:ind w:left="-180" w:firstLine="540"/>
        <w:jc w:val="center"/>
        <w:rPr>
          <w:b/>
        </w:rPr>
      </w:pPr>
      <w:r w:rsidRPr="00BF246E">
        <w:rPr>
          <w:b/>
        </w:rPr>
        <w:t>TARYBA</w:t>
      </w:r>
    </w:p>
    <w:p w14:paraId="7E227B33" w14:textId="77777777" w:rsidR="00BF246E" w:rsidRPr="00BF246E" w:rsidRDefault="00BF246E" w:rsidP="00663D8F">
      <w:pPr>
        <w:ind w:left="-180" w:firstLine="540"/>
        <w:jc w:val="center"/>
        <w:rPr>
          <w:b/>
        </w:rPr>
      </w:pPr>
    </w:p>
    <w:p w14:paraId="0BDD47E5" w14:textId="77777777" w:rsidR="00BF246E" w:rsidRDefault="00BF246E" w:rsidP="00663D8F">
      <w:pPr>
        <w:ind w:left="-180" w:firstLine="540"/>
        <w:jc w:val="center"/>
        <w:rPr>
          <w:b/>
        </w:rPr>
      </w:pPr>
      <w:r w:rsidRPr="00BF246E">
        <w:rPr>
          <w:b/>
        </w:rPr>
        <w:t>SPRENDIMAS</w:t>
      </w:r>
    </w:p>
    <w:p w14:paraId="0E6B1CD3" w14:textId="77777777" w:rsidR="00D53482" w:rsidRPr="00B03A4E" w:rsidRDefault="00D53482" w:rsidP="00663D8F">
      <w:pPr>
        <w:ind w:left="-180" w:firstLine="540"/>
        <w:jc w:val="center"/>
        <w:rPr>
          <w:b/>
        </w:rPr>
      </w:pPr>
    </w:p>
    <w:p w14:paraId="76C537CE" w14:textId="77777777" w:rsidR="00BF623B" w:rsidRDefault="00D53482" w:rsidP="00663D8F">
      <w:pPr>
        <w:ind w:left="-180" w:firstLine="540"/>
        <w:jc w:val="center"/>
        <w:rPr>
          <w:rFonts w:eastAsia="Times New Roman"/>
          <w:b/>
          <w:bCs/>
          <w:lang w:eastAsia="lt-LT"/>
        </w:rPr>
      </w:pPr>
      <w:r w:rsidRPr="00D53482">
        <w:rPr>
          <w:rFonts w:eastAsia="Times New Roman"/>
          <w:b/>
          <w:bCs/>
          <w:lang w:eastAsia="lt-LT"/>
        </w:rPr>
        <w:t>DĖL ANYKŠČIŲ RAJONO SAVIVALDYBĖS TURIZMO</w:t>
      </w:r>
      <w:r w:rsidR="00EB657C">
        <w:rPr>
          <w:rFonts w:eastAsia="Times New Roman"/>
          <w:b/>
          <w:bCs/>
          <w:lang w:eastAsia="lt-LT"/>
        </w:rPr>
        <w:t xml:space="preserve"> </w:t>
      </w:r>
      <w:r w:rsidR="00DD4DF6">
        <w:rPr>
          <w:rFonts w:eastAsia="Times New Roman"/>
          <w:b/>
          <w:bCs/>
          <w:lang w:eastAsia="lt-LT"/>
        </w:rPr>
        <w:t>KOMISIJOS</w:t>
      </w:r>
      <w:r w:rsidRPr="00D53482">
        <w:rPr>
          <w:rFonts w:eastAsia="Times New Roman"/>
          <w:b/>
          <w:bCs/>
          <w:lang w:eastAsia="lt-LT"/>
        </w:rPr>
        <w:t xml:space="preserve"> </w:t>
      </w:r>
    </w:p>
    <w:p w14:paraId="706D0657" w14:textId="08C132C4" w:rsidR="00D53482" w:rsidRDefault="00D53482" w:rsidP="00663D8F">
      <w:pPr>
        <w:ind w:left="-180" w:firstLine="540"/>
        <w:jc w:val="center"/>
        <w:rPr>
          <w:rFonts w:eastAsia="Times New Roman"/>
          <w:b/>
          <w:bCs/>
          <w:lang w:eastAsia="lt-LT"/>
        </w:rPr>
      </w:pPr>
      <w:r w:rsidRPr="00D53482">
        <w:rPr>
          <w:rFonts w:eastAsia="Times New Roman"/>
          <w:b/>
          <w:bCs/>
          <w:lang w:eastAsia="lt-LT"/>
        </w:rPr>
        <w:t>NUOSTATŲ PATVIRTINIMO</w:t>
      </w:r>
    </w:p>
    <w:p w14:paraId="78217EAC" w14:textId="77777777" w:rsidR="00D53482" w:rsidRDefault="00D53482" w:rsidP="00663D8F">
      <w:pPr>
        <w:ind w:left="-180" w:firstLine="540"/>
        <w:jc w:val="center"/>
        <w:rPr>
          <w:rFonts w:eastAsia="Times New Roman"/>
          <w:b/>
          <w:bCs/>
          <w:lang w:eastAsia="lt-LT"/>
        </w:rPr>
      </w:pPr>
    </w:p>
    <w:p w14:paraId="259D4B45" w14:textId="1D71E4F1" w:rsidR="00BF246E" w:rsidRPr="00BF246E" w:rsidRDefault="00D53482" w:rsidP="00663D8F">
      <w:pPr>
        <w:ind w:left="-180" w:firstLine="540"/>
        <w:jc w:val="center"/>
        <w:rPr>
          <w:rFonts w:eastAsia="Times New Roman"/>
          <w:lang w:eastAsia="lt-LT"/>
        </w:rPr>
      </w:pPr>
      <w:r w:rsidRPr="00D53482">
        <w:rPr>
          <w:rFonts w:eastAsia="Times New Roman"/>
          <w:lang w:eastAsia="lt-LT"/>
        </w:rPr>
        <w:t>2</w:t>
      </w:r>
      <w:r w:rsidR="00BF246E" w:rsidRPr="00BF246E">
        <w:rPr>
          <w:rFonts w:eastAsia="Times New Roman"/>
          <w:lang w:eastAsia="lt-LT"/>
        </w:rPr>
        <w:t>0</w:t>
      </w:r>
      <w:r>
        <w:rPr>
          <w:rFonts w:eastAsia="Times New Roman"/>
          <w:lang w:eastAsia="lt-LT"/>
        </w:rPr>
        <w:t>20</w:t>
      </w:r>
      <w:r w:rsidR="00BF246E" w:rsidRPr="00BF246E">
        <w:rPr>
          <w:rFonts w:eastAsia="Times New Roman"/>
          <w:lang w:eastAsia="lt-LT"/>
        </w:rPr>
        <w:t xml:space="preserve"> m. </w:t>
      </w:r>
      <w:r w:rsidR="00010026">
        <w:rPr>
          <w:rFonts w:eastAsia="Times New Roman"/>
          <w:lang w:eastAsia="lt-LT"/>
        </w:rPr>
        <w:t>vasario 27</w:t>
      </w:r>
      <w:r>
        <w:rPr>
          <w:rFonts w:eastAsia="Times New Roman"/>
          <w:lang w:eastAsia="lt-LT"/>
        </w:rPr>
        <w:t xml:space="preserve"> </w:t>
      </w:r>
      <w:r w:rsidR="00522050">
        <w:rPr>
          <w:rFonts w:eastAsia="Times New Roman"/>
          <w:lang w:eastAsia="lt-LT"/>
        </w:rPr>
        <w:t xml:space="preserve"> </w:t>
      </w:r>
      <w:r w:rsidR="00BF246E" w:rsidRPr="00BF246E">
        <w:rPr>
          <w:rFonts w:eastAsia="Times New Roman"/>
          <w:lang w:eastAsia="lt-LT"/>
        </w:rPr>
        <w:t>d. Nr. 1-T-</w:t>
      </w:r>
    </w:p>
    <w:p w14:paraId="1E5D5948" w14:textId="77777777" w:rsidR="00BF246E" w:rsidRPr="00BF246E" w:rsidRDefault="00BF246E" w:rsidP="00663D8F">
      <w:pPr>
        <w:ind w:left="-180" w:firstLine="540"/>
        <w:jc w:val="center"/>
        <w:rPr>
          <w:rFonts w:eastAsia="Times New Roman"/>
          <w:lang w:eastAsia="lt-LT"/>
        </w:rPr>
      </w:pPr>
      <w:r w:rsidRPr="00BF246E">
        <w:rPr>
          <w:rFonts w:eastAsia="Times New Roman"/>
          <w:lang w:eastAsia="lt-LT"/>
        </w:rPr>
        <w:t>Anykščiai</w:t>
      </w:r>
    </w:p>
    <w:p w14:paraId="7E36D002" w14:textId="77777777" w:rsidR="00BF246E" w:rsidRPr="00BF246E" w:rsidRDefault="00BF246E" w:rsidP="00663D8F">
      <w:pPr>
        <w:ind w:left="-180" w:firstLine="540"/>
        <w:jc w:val="center"/>
        <w:rPr>
          <w:rFonts w:eastAsia="Times New Roman"/>
          <w:lang w:eastAsia="lt-LT"/>
        </w:rPr>
      </w:pPr>
      <w:r w:rsidRPr="00BF246E">
        <w:rPr>
          <w:rFonts w:eastAsia="Times New Roman"/>
          <w:lang w:eastAsia="lt-LT"/>
        </w:rPr>
        <w:t> </w:t>
      </w:r>
    </w:p>
    <w:p w14:paraId="17D6C70D" w14:textId="346D3941" w:rsidR="00BF246E" w:rsidRPr="00BF246E" w:rsidRDefault="00BF246E" w:rsidP="00AB420C">
      <w:pPr>
        <w:spacing w:line="360" w:lineRule="auto"/>
        <w:ind w:firstLine="900"/>
        <w:jc w:val="both"/>
        <w:rPr>
          <w:rFonts w:eastAsia="Times New Roman"/>
          <w:lang w:eastAsia="lt-LT"/>
        </w:rPr>
      </w:pPr>
      <w:bookmarkStart w:id="1" w:name="part_226d3e79405f4ab7a5fc724b00e7d4ab"/>
      <w:bookmarkEnd w:id="1"/>
      <w:r w:rsidRPr="00BF246E">
        <w:rPr>
          <w:rFonts w:eastAsia="Times New Roman"/>
          <w:lang w:eastAsia="lt-LT"/>
        </w:rPr>
        <w:t xml:space="preserve">Vadovaudamasi Lietuvos Respublikos vietos savivaldos </w:t>
      </w:r>
      <w:r w:rsidRPr="00BA3B1D">
        <w:rPr>
          <w:rFonts w:eastAsia="Times New Roman"/>
          <w:lang w:eastAsia="lt-LT"/>
        </w:rPr>
        <w:t>įstatymo</w:t>
      </w:r>
      <w:r w:rsidR="0072145E" w:rsidRPr="00BA3B1D">
        <w:rPr>
          <w:rFonts w:eastAsia="Times New Roman"/>
          <w:lang w:eastAsia="lt-LT"/>
        </w:rPr>
        <w:t xml:space="preserve"> </w:t>
      </w:r>
      <w:r w:rsidR="00384B1A" w:rsidRPr="00BA3B1D">
        <w:rPr>
          <w:rFonts w:eastAsia="Times New Roman"/>
          <w:lang w:eastAsia="lt-LT"/>
        </w:rPr>
        <w:t xml:space="preserve">6 straipsnio 38 punktu, </w:t>
      </w:r>
      <w:r w:rsidR="00BE091C">
        <w:rPr>
          <w:rFonts w:eastAsia="Times New Roman"/>
          <w:lang w:eastAsia="lt-LT"/>
        </w:rPr>
        <w:t xml:space="preserve">16 straipsnio 2 dalies 6 punktu, </w:t>
      </w:r>
      <w:r w:rsidR="00A25A30">
        <w:rPr>
          <w:rFonts w:eastAsia="Times New Roman"/>
          <w:lang w:eastAsia="lt-LT"/>
        </w:rPr>
        <w:t>18 straipsnio 1 dalimi</w:t>
      </w:r>
      <w:r w:rsidR="00595DBE">
        <w:rPr>
          <w:rFonts w:eastAsia="Times New Roman"/>
          <w:lang w:eastAsia="lt-LT"/>
        </w:rPr>
        <w:t xml:space="preserve"> </w:t>
      </w:r>
      <w:r w:rsidRPr="00322C73">
        <w:rPr>
          <w:rFonts w:eastAsia="Times New Roman"/>
          <w:lang w:eastAsia="lt-LT"/>
        </w:rPr>
        <w:t xml:space="preserve">ir atsižvelgdama </w:t>
      </w:r>
      <w:r w:rsidR="005A090E">
        <w:rPr>
          <w:rFonts w:eastAsia="Times New Roman"/>
          <w:lang w:eastAsia="lt-LT"/>
        </w:rPr>
        <w:t xml:space="preserve">į Anykščių rajono savivaldybės turizmo komisijos </w:t>
      </w:r>
      <w:r w:rsidR="00C841CE">
        <w:rPr>
          <w:rFonts w:eastAsia="Times New Roman"/>
          <w:lang w:eastAsia="lt-LT"/>
        </w:rPr>
        <w:t>2020</w:t>
      </w:r>
      <w:r w:rsidR="005A090E">
        <w:rPr>
          <w:rFonts w:eastAsia="Times New Roman"/>
          <w:lang w:eastAsia="lt-LT"/>
        </w:rPr>
        <w:t xml:space="preserve"> </w:t>
      </w:r>
      <w:r w:rsidR="002D1031">
        <w:rPr>
          <w:rFonts w:eastAsia="Times New Roman"/>
          <w:lang w:eastAsia="lt-LT"/>
        </w:rPr>
        <w:t>m</w:t>
      </w:r>
      <w:r w:rsidR="00C57C84">
        <w:rPr>
          <w:rFonts w:eastAsia="Times New Roman"/>
          <w:lang w:eastAsia="lt-LT"/>
        </w:rPr>
        <w:t>.</w:t>
      </w:r>
      <w:r w:rsidR="002D1031">
        <w:rPr>
          <w:rFonts w:eastAsia="Times New Roman"/>
          <w:lang w:eastAsia="lt-LT"/>
        </w:rPr>
        <w:t xml:space="preserve"> </w:t>
      </w:r>
      <w:r w:rsidR="00C841CE">
        <w:rPr>
          <w:rFonts w:eastAsia="Times New Roman"/>
          <w:lang w:eastAsia="lt-LT"/>
        </w:rPr>
        <w:t>vasario 19</w:t>
      </w:r>
      <w:r w:rsidR="005A090E">
        <w:rPr>
          <w:rFonts w:eastAsia="Times New Roman"/>
          <w:lang w:eastAsia="lt-LT"/>
        </w:rPr>
        <w:t xml:space="preserve"> d. protokolą 1-VL-</w:t>
      </w:r>
      <w:r w:rsidR="00C841CE">
        <w:rPr>
          <w:rFonts w:eastAsia="Times New Roman"/>
          <w:lang w:eastAsia="lt-LT"/>
        </w:rPr>
        <w:t>7</w:t>
      </w:r>
      <w:r w:rsidR="005A090E">
        <w:rPr>
          <w:rFonts w:eastAsia="Times New Roman"/>
          <w:lang w:eastAsia="lt-LT"/>
        </w:rPr>
        <w:t xml:space="preserve">, </w:t>
      </w:r>
      <w:r w:rsidRPr="00322C73">
        <w:rPr>
          <w:rFonts w:eastAsia="Times New Roman"/>
          <w:lang w:eastAsia="lt-LT"/>
        </w:rPr>
        <w:t>Anykščių rajono</w:t>
      </w:r>
      <w:r w:rsidRPr="00BF246E">
        <w:rPr>
          <w:rFonts w:eastAsia="Times New Roman"/>
          <w:lang w:eastAsia="lt-LT"/>
        </w:rPr>
        <w:t xml:space="preserve"> savivaldybės taryba </w:t>
      </w:r>
      <w:r w:rsidRPr="00BF246E">
        <w:rPr>
          <w:rFonts w:eastAsia="Times New Roman"/>
          <w:spacing w:val="50"/>
          <w:lang w:eastAsia="lt-LT"/>
        </w:rPr>
        <w:t>nusprendžia:</w:t>
      </w:r>
    </w:p>
    <w:p w14:paraId="51F6B919" w14:textId="711E53E7" w:rsidR="002B4160" w:rsidRDefault="002B4160" w:rsidP="002B4160">
      <w:pPr>
        <w:spacing w:line="360" w:lineRule="auto"/>
        <w:ind w:left="900"/>
        <w:jc w:val="both"/>
        <w:rPr>
          <w:rFonts w:eastAsia="Times New Roman"/>
          <w:lang w:eastAsia="lt-LT"/>
        </w:rPr>
      </w:pPr>
      <w:bookmarkStart w:id="2" w:name="part_69408dc5cdb44408beae314d4ea28ef5"/>
      <w:bookmarkEnd w:id="2"/>
      <w:r>
        <w:rPr>
          <w:rFonts w:eastAsia="Times New Roman"/>
          <w:lang w:eastAsia="lt-LT"/>
        </w:rPr>
        <w:t xml:space="preserve">1. </w:t>
      </w:r>
      <w:r w:rsidRPr="002B4160">
        <w:rPr>
          <w:rFonts w:eastAsia="Times New Roman"/>
          <w:lang w:eastAsia="lt-LT"/>
        </w:rPr>
        <w:t xml:space="preserve">Patvirtinti Anykščių rajono savivaldybės turizmo </w:t>
      </w:r>
      <w:r w:rsidR="005A090E">
        <w:rPr>
          <w:rFonts w:eastAsia="Times New Roman"/>
          <w:lang w:eastAsia="lt-LT"/>
        </w:rPr>
        <w:t xml:space="preserve">komisijos </w:t>
      </w:r>
      <w:r w:rsidRPr="002B4160">
        <w:rPr>
          <w:rFonts w:eastAsia="Times New Roman"/>
          <w:lang w:eastAsia="lt-LT"/>
        </w:rPr>
        <w:t>nuostatus (pridedama).</w:t>
      </w:r>
    </w:p>
    <w:p w14:paraId="62391775" w14:textId="450B2CC5" w:rsidR="00BF246E" w:rsidRDefault="0072528D" w:rsidP="0072528D">
      <w:pPr>
        <w:spacing w:line="360" w:lineRule="auto"/>
        <w:ind w:firstLine="900"/>
        <w:jc w:val="both"/>
        <w:rPr>
          <w:rFonts w:eastAsia="Times New Roman"/>
          <w:lang w:eastAsia="lt-LT"/>
        </w:rPr>
      </w:pPr>
      <w:r>
        <w:rPr>
          <w:rFonts w:eastAsia="Times New Roman"/>
          <w:lang w:eastAsia="lt-LT"/>
        </w:rPr>
        <w:t>2</w:t>
      </w:r>
      <w:r w:rsidR="002B4160">
        <w:rPr>
          <w:rFonts w:eastAsia="Times New Roman"/>
          <w:lang w:eastAsia="lt-LT"/>
        </w:rPr>
        <w:t xml:space="preserve">. </w:t>
      </w:r>
      <w:r w:rsidR="00BF246E" w:rsidRPr="00B42778">
        <w:rPr>
          <w:rFonts w:eastAsia="Times New Roman"/>
          <w:lang w:eastAsia="lt-LT"/>
        </w:rPr>
        <w:t>Pripažinti neteku</w:t>
      </w:r>
      <w:r w:rsidR="005A090E">
        <w:rPr>
          <w:rFonts w:eastAsia="Times New Roman"/>
          <w:lang w:eastAsia="lt-LT"/>
        </w:rPr>
        <w:t>s</w:t>
      </w:r>
      <w:r w:rsidR="00E45A76">
        <w:rPr>
          <w:rFonts w:eastAsia="Times New Roman"/>
          <w:lang w:eastAsia="lt-LT"/>
        </w:rPr>
        <w:t>iu</w:t>
      </w:r>
      <w:r w:rsidR="00D0694F" w:rsidRPr="00B42778">
        <w:rPr>
          <w:rFonts w:eastAsia="Times New Roman"/>
          <w:lang w:eastAsia="lt-LT"/>
        </w:rPr>
        <w:t xml:space="preserve"> </w:t>
      </w:r>
      <w:r w:rsidR="00BF246E" w:rsidRPr="00B42778">
        <w:rPr>
          <w:rFonts w:eastAsia="Times New Roman"/>
          <w:lang w:eastAsia="lt-LT"/>
        </w:rPr>
        <w:t>galios</w:t>
      </w:r>
      <w:r>
        <w:rPr>
          <w:rFonts w:eastAsia="Times New Roman"/>
          <w:lang w:eastAsia="lt-LT"/>
        </w:rPr>
        <w:t xml:space="preserve"> </w:t>
      </w:r>
      <w:r w:rsidR="00BF246E" w:rsidRPr="00B42778">
        <w:rPr>
          <w:rFonts w:eastAsia="Times New Roman"/>
          <w:lang w:eastAsia="lt-LT"/>
        </w:rPr>
        <w:t xml:space="preserve">Anykščių rajono savivaldybės tarybos </w:t>
      </w:r>
      <w:bookmarkStart w:id="3" w:name="_Hlk32304129"/>
      <w:r w:rsidR="00BF246E" w:rsidRPr="00B42778">
        <w:rPr>
          <w:rFonts w:eastAsia="Times New Roman"/>
          <w:lang w:eastAsia="lt-LT"/>
        </w:rPr>
        <w:t>201</w:t>
      </w:r>
      <w:r w:rsidR="00D0694F" w:rsidRPr="00B42778">
        <w:rPr>
          <w:rFonts w:eastAsia="Times New Roman"/>
          <w:lang w:eastAsia="lt-LT"/>
        </w:rPr>
        <w:t>6</w:t>
      </w:r>
      <w:r w:rsidR="00BF246E" w:rsidRPr="00B42778">
        <w:rPr>
          <w:rFonts w:eastAsia="Times New Roman"/>
          <w:lang w:eastAsia="lt-LT"/>
        </w:rPr>
        <w:t xml:space="preserve"> m. </w:t>
      </w:r>
      <w:r w:rsidR="00D0694F" w:rsidRPr="00B42778">
        <w:rPr>
          <w:rFonts w:eastAsia="Times New Roman"/>
          <w:lang w:eastAsia="lt-LT"/>
        </w:rPr>
        <w:t xml:space="preserve">sausio </w:t>
      </w:r>
      <w:r w:rsidR="00BF246E" w:rsidRPr="00B42778">
        <w:rPr>
          <w:rFonts w:eastAsia="Times New Roman"/>
          <w:lang w:eastAsia="lt-LT"/>
        </w:rPr>
        <w:t>28 d. sprendim</w:t>
      </w:r>
      <w:r w:rsidR="00E45A76">
        <w:rPr>
          <w:rFonts w:eastAsia="Times New Roman"/>
          <w:lang w:eastAsia="lt-LT"/>
        </w:rPr>
        <w:t>ą</w:t>
      </w:r>
      <w:r w:rsidR="00BF246E" w:rsidRPr="00B42778">
        <w:rPr>
          <w:rFonts w:eastAsia="Times New Roman"/>
          <w:lang w:eastAsia="lt-LT"/>
        </w:rPr>
        <w:t xml:space="preserve"> </w:t>
      </w:r>
      <w:bookmarkStart w:id="4" w:name="n_4"/>
      <w:r w:rsidR="00CC0EE0" w:rsidRPr="00B42778">
        <w:rPr>
          <w:rFonts w:eastAsia="Times New Roman"/>
          <w:lang w:eastAsia="lt-LT"/>
        </w:rPr>
        <w:t xml:space="preserve">Nr. </w:t>
      </w:r>
      <w:r w:rsidR="00D0694F" w:rsidRPr="00B42778">
        <w:rPr>
          <w:rFonts w:eastAsia="Times New Roman"/>
          <w:lang w:eastAsia="lt-LT"/>
        </w:rPr>
        <w:t>1-</w:t>
      </w:r>
      <w:r w:rsidR="00CC0EE0" w:rsidRPr="00B42778">
        <w:rPr>
          <w:rFonts w:eastAsia="Times New Roman"/>
          <w:lang w:eastAsia="lt-LT"/>
        </w:rPr>
        <w:t>TS-</w:t>
      </w:r>
      <w:bookmarkEnd w:id="4"/>
      <w:r w:rsidR="00D0694F" w:rsidRPr="00B42778">
        <w:rPr>
          <w:rFonts w:eastAsia="Times New Roman"/>
          <w:lang w:eastAsia="lt-LT"/>
        </w:rPr>
        <w:t>6</w:t>
      </w:r>
      <w:r w:rsidR="00BF246E" w:rsidRPr="00B42778">
        <w:rPr>
          <w:rFonts w:eastAsia="Times New Roman"/>
          <w:lang w:eastAsia="lt-LT"/>
        </w:rPr>
        <w:t xml:space="preserve"> „Dėl Anykščių rajono</w:t>
      </w:r>
      <w:r w:rsidR="00BA1A02">
        <w:rPr>
          <w:rFonts w:eastAsia="Times New Roman"/>
          <w:lang w:eastAsia="lt-LT"/>
        </w:rPr>
        <w:t xml:space="preserve"> savivaldybės</w:t>
      </w:r>
      <w:r w:rsidR="00BF246E" w:rsidRPr="00B42778">
        <w:rPr>
          <w:rFonts w:eastAsia="Times New Roman"/>
          <w:lang w:eastAsia="lt-LT"/>
        </w:rPr>
        <w:t xml:space="preserve"> turizmo komisijos sudarymo</w:t>
      </w:r>
      <w:r w:rsidR="00D0694F" w:rsidRPr="00B42778">
        <w:rPr>
          <w:rFonts w:eastAsia="Times New Roman"/>
          <w:lang w:eastAsia="lt-LT"/>
        </w:rPr>
        <w:t xml:space="preserve"> ir jos nuostatų patvirtinimo</w:t>
      </w:r>
      <w:r w:rsidR="00BF246E" w:rsidRPr="00B42778">
        <w:rPr>
          <w:rFonts w:eastAsia="Times New Roman"/>
          <w:lang w:eastAsia="lt-LT"/>
        </w:rPr>
        <w:t>“</w:t>
      </w:r>
      <w:bookmarkEnd w:id="3"/>
      <w:r w:rsidR="00E45A76">
        <w:rPr>
          <w:rFonts w:eastAsia="Times New Roman"/>
          <w:lang w:eastAsia="lt-LT"/>
        </w:rPr>
        <w:t>.</w:t>
      </w:r>
    </w:p>
    <w:p w14:paraId="147BDDB1" w14:textId="58C149A5" w:rsidR="00BF623B" w:rsidRPr="005A090E" w:rsidRDefault="007361A2" w:rsidP="002B4160">
      <w:pPr>
        <w:spacing w:line="360" w:lineRule="auto"/>
        <w:ind w:firstLine="900"/>
        <w:jc w:val="both"/>
        <w:rPr>
          <w:rFonts w:eastAsia="Times New Roman"/>
          <w:color w:val="FF0000"/>
          <w:lang w:eastAsia="lt-LT"/>
        </w:rPr>
      </w:pPr>
      <w:r w:rsidRPr="007361A2">
        <w:rPr>
          <w:rFonts w:eastAsia="Times New Roman"/>
          <w:lang w:eastAsia="lt-LT"/>
        </w:rPr>
        <w:t>Šis sprendimas skelbiamas</w:t>
      </w:r>
      <w:r w:rsidR="00BF623B" w:rsidRPr="007361A2">
        <w:rPr>
          <w:rFonts w:eastAsia="Times New Roman"/>
          <w:lang w:eastAsia="lt-LT"/>
        </w:rPr>
        <w:t xml:space="preserve"> </w:t>
      </w:r>
      <w:r w:rsidR="0072528D" w:rsidRPr="007361A2">
        <w:rPr>
          <w:rFonts w:eastAsia="Times New Roman"/>
          <w:lang w:eastAsia="lt-LT"/>
        </w:rPr>
        <w:t>Teisės aktų regi</w:t>
      </w:r>
      <w:r w:rsidR="00BF623B" w:rsidRPr="007361A2">
        <w:rPr>
          <w:rFonts w:eastAsia="Times New Roman"/>
          <w:lang w:eastAsia="lt-LT"/>
        </w:rPr>
        <w:t>stre</w:t>
      </w:r>
      <w:r w:rsidR="00E45A76">
        <w:rPr>
          <w:rFonts w:eastAsia="Times New Roman"/>
          <w:lang w:eastAsia="lt-LT"/>
        </w:rPr>
        <w:t>.</w:t>
      </w:r>
    </w:p>
    <w:p w14:paraId="67B1114A" w14:textId="77777777" w:rsidR="00227D12" w:rsidRDefault="00227D12" w:rsidP="00CC0EE0">
      <w:pPr>
        <w:tabs>
          <w:tab w:val="right" w:pos="9638"/>
        </w:tabs>
        <w:spacing w:line="360" w:lineRule="auto"/>
        <w:rPr>
          <w:szCs w:val="20"/>
        </w:rPr>
      </w:pPr>
    </w:p>
    <w:p w14:paraId="0EF1418A" w14:textId="77777777" w:rsidR="00227D12" w:rsidRDefault="00227D12" w:rsidP="00CC0EE0">
      <w:pPr>
        <w:tabs>
          <w:tab w:val="right" w:pos="9638"/>
        </w:tabs>
        <w:spacing w:line="360" w:lineRule="auto"/>
        <w:rPr>
          <w:szCs w:val="20"/>
        </w:rPr>
      </w:pPr>
    </w:p>
    <w:p w14:paraId="586C160F" w14:textId="77777777" w:rsidR="00BF246E" w:rsidRDefault="00CC0EE0" w:rsidP="00CC0EE0">
      <w:pPr>
        <w:tabs>
          <w:tab w:val="right" w:pos="9638"/>
        </w:tabs>
        <w:spacing w:line="360" w:lineRule="auto"/>
        <w:rPr>
          <w:szCs w:val="20"/>
        </w:rPr>
      </w:pPr>
      <w:r>
        <w:rPr>
          <w:szCs w:val="20"/>
        </w:rPr>
        <w:t>Meras</w:t>
      </w:r>
      <w:r>
        <w:rPr>
          <w:szCs w:val="20"/>
        </w:rPr>
        <w:tab/>
      </w:r>
      <w:r w:rsidR="00D2689A">
        <w:rPr>
          <w:szCs w:val="20"/>
        </w:rPr>
        <w:t>Sigutis Obelevičius</w:t>
      </w:r>
      <w:r>
        <w:rPr>
          <w:szCs w:val="20"/>
        </w:rPr>
        <w:t xml:space="preserve"> </w:t>
      </w:r>
    </w:p>
    <w:p w14:paraId="45972FDD" w14:textId="77777777" w:rsidR="002C3700" w:rsidRDefault="002C3700" w:rsidP="00AA095E">
      <w:pPr>
        <w:rPr>
          <w:szCs w:val="20"/>
        </w:rPr>
      </w:pPr>
    </w:p>
    <w:p w14:paraId="54141923" w14:textId="77777777" w:rsidR="006E59E5" w:rsidRDefault="006E59E5" w:rsidP="00AA095E"/>
    <w:p w14:paraId="2215241D" w14:textId="77777777" w:rsidR="002C3700" w:rsidRDefault="002C3700" w:rsidP="00AA095E"/>
    <w:p w14:paraId="2017428E" w14:textId="77777777" w:rsidR="002C3700" w:rsidRDefault="002C3700" w:rsidP="00AA095E"/>
    <w:p w14:paraId="1127C917" w14:textId="77777777" w:rsidR="002C3700" w:rsidRDefault="002C3700" w:rsidP="00AA095E"/>
    <w:p w14:paraId="726E518B" w14:textId="77777777" w:rsidR="002C3700" w:rsidRDefault="002C3700" w:rsidP="00AA095E"/>
    <w:p w14:paraId="0D3B45AC" w14:textId="77777777" w:rsidR="002C3700" w:rsidRDefault="002C3700" w:rsidP="00AA095E"/>
    <w:p w14:paraId="35EC9AD9" w14:textId="77777777" w:rsidR="002C3700" w:rsidRDefault="002C3700" w:rsidP="00AA095E"/>
    <w:p w14:paraId="50FD359F" w14:textId="56C7E9AB" w:rsidR="002C3700" w:rsidRDefault="002C3700" w:rsidP="00AA095E"/>
    <w:p w14:paraId="4E5C19CA" w14:textId="3E563DF7" w:rsidR="004C4A91" w:rsidRDefault="004C4A91" w:rsidP="00AA095E"/>
    <w:p w14:paraId="0D93EF92" w14:textId="7F5A6869" w:rsidR="004C4A91" w:rsidRDefault="004C4A91" w:rsidP="00AA095E"/>
    <w:p w14:paraId="4A648313" w14:textId="77777777" w:rsidR="004C4A91" w:rsidRDefault="004C4A91" w:rsidP="00AA095E"/>
    <w:p w14:paraId="1CFEF6D8" w14:textId="77777777" w:rsidR="002C3700" w:rsidRDefault="002C3700" w:rsidP="00AA095E"/>
    <w:p w14:paraId="7C508D63" w14:textId="32A123D5" w:rsidR="00AA095E" w:rsidRPr="004D00FA" w:rsidRDefault="00AA095E" w:rsidP="00AA095E">
      <w:r>
        <w:t xml:space="preserve">L. </w:t>
      </w:r>
      <w:proofErr w:type="spellStart"/>
      <w:r>
        <w:t>Kuliešaitė</w:t>
      </w:r>
      <w:proofErr w:type="spellEnd"/>
      <w:r>
        <w:t xml:space="preserve"> </w:t>
      </w:r>
      <w:r>
        <w:tab/>
      </w:r>
      <w:r w:rsidR="0072528D">
        <w:t>S</w:t>
      </w:r>
      <w:r>
        <w:t>.</w:t>
      </w:r>
      <w:r w:rsidRPr="004D00FA">
        <w:t xml:space="preserve"> </w:t>
      </w:r>
      <w:proofErr w:type="spellStart"/>
      <w:r w:rsidR="0072528D">
        <w:t>Šulskienė</w:t>
      </w:r>
      <w:proofErr w:type="spellEnd"/>
      <w:r w:rsidRPr="004D00FA">
        <w:t xml:space="preserve">   </w:t>
      </w:r>
      <w:r>
        <w:tab/>
      </w:r>
      <w:r w:rsidR="0072528D">
        <w:t>I. Radzevičienė</w:t>
      </w:r>
    </w:p>
    <w:p w14:paraId="394D15C3" w14:textId="54328079" w:rsidR="00AA095E" w:rsidRPr="004D00FA" w:rsidRDefault="00AA095E" w:rsidP="00AA095E">
      <w:r w:rsidRPr="004D00FA">
        <w:t>20</w:t>
      </w:r>
      <w:r w:rsidR="0072528D">
        <w:t>20</w:t>
      </w:r>
      <w:r w:rsidRPr="004D00FA">
        <w:t>-0</w:t>
      </w:r>
      <w:r w:rsidR="0072528D">
        <w:t>2</w:t>
      </w:r>
      <w:r w:rsidRPr="004D00FA">
        <w:t xml:space="preserve">-             </w:t>
      </w:r>
      <w:r w:rsidR="0072528D">
        <w:tab/>
      </w:r>
      <w:r w:rsidR="0072528D" w:rsidRPr="004D00FA">
        <w:t>20</w:t>
      </w:r>
      <w:r w:rsidR="0072528D">
        <w:t>20</w:t>
      </w:r>
      <w:r w:rsidR="0072528D" w:rsidRPr="004D00FA">
        <w:t>-0</w:t>
      </w:r>
      <w:r w:rsidR="0072528D">
        <w:t>2</w:t>
      </w:r>
      <w:r w:rsidR="0072528D" w:rsidRPr="004D00FA">
        <w:t xml:space="preserve">-             </w:t>
      </w:r>
      <w:r>
        <w:tab/>
      </w:r>
      <w:r w:rsidR="0072528D" w:rsidRPr="004D00FA">
        <w:t>20</w:t>
      </w:r>
      <w:r w:rsidR="0072528D">
        <w:t>20</w:t>
      </w:r>
      <w:r w:rsidR="0072528D" w:rsidRPr="004D00FA">
        <w:t>-0</w:t>
      </w:r>
      <w:r w:rsidR="0072528D">
        <w:t>2</w:t>
      </w:r>
      <w:r w:rsidR="0072528D" w:rsidRPr="004D00FA">
        <w:t xml:space="preserve">-             </w:t>
      </w:r>
      <w:r>
        <w:tab/>
      </w:r>
      <w:r w:rsidR="0072528D" w:rsidRPr="004D00FA">
        <w:t xml:space="preserve"> </w:t>
      </w:r>
    </w:p>
    <w:p w14:paraId="5D48AAFC" w14:textId="77777777" w:rsidR="00AA095E" w:rsidRPr="004D00FA" w:rsidRDefault="00AA095E" w:rsidP="00AA095E"/>
    <w:p w14:paraId="47D47AE2" w14:textId="77777777" w:rsidR="00AA095E" w:rsidRPr="004D00FA" w:rsidRDefault="00AA095E" w:rsidP="00AA095E"/>
    <w:p w14:paraId="121D30D3" w14:textId="36C85A52" w:rsidR="0072528D" w:rsidRDefault="00AA095E" w:rsidP="0072528D">
      <w:r w:rsidRPr="00DE5971">
        <w:t xml:space="preserve">Rengėja: </w:t>
      </w:r>
      <w:r w:rsidR="00DE5971" w:rsidRPr="00DE5971">
        <w:t>A. Pajarskienė</w:t>
      </w:r>
    </w:p>
    <w:p w14:paraId="2295AA77" w14:textId="06E84CEA" w:rsidR="0072528D" w:rsidRDefault="0072528D" w:rsidP="0072528D">
      <w:pPr>
        <w:rPr>
          <w:spacing w:val="-3"/>
        </w:rPr>
      </w:pPr>
      <w:r w:rsidRPr="004D00FA">
        <w:t>20</w:t>
      </w:r>
      <w:r>
        <w:t>20</w:t>
      </w:r>
      <w:r w:rsidRPr="004D00FA">
        <w:t>-0</w:t>
      </w:r>
      <w:r>
        <w:t>2</w:t>
      </w:r>
      <w:r w:rsidRPr="004D00FA">
        <w:t xml:space="preserve">-             </w:t>
      </w:r>
      <w:r w:rsidR="001C0EA9">
        <w:rPr>
          <w:spacing w:val="-3"/>
        </w:rPr>
        <w:t xml:space="preserve">     </w:t>
      </w:r>
    </w:p>
    <w:p w14:paraId="18DB5865" w14:textId="31DAD4B0" w:rsidR="004D4C1B" w:rsidRDefault="004D4C1B" w:rsidP="0072528D">
      <w:pPr>
        <w:rPr>
          <w:spacing w:val="-3"/>
        </w:rPr>
      </w:pPr>
    </w:p>
    <w:p w14:paraId="1C68E8E5" w14:textId="78AA60D7" w:rsidR="00922A10" w:rsidRPr="00BF246E" w:rsidRDefault="00922A10" w:rsidP="00E45A76">
      <w:pPr>
        <w:ind w:left="-180" w:right="-1440" w:firstLine="540"/>
      </w:pPr>
      <w:r w:rsidRPr="00BF246E">
        <w:rPr>
          <w:b/>
        </w:rPr>
        <w:t xml:space="preserve">                                                                                    </w:t>
      </w:r>
      <w:r w:rsidRPr="00BF246E">
        <w:rPr>
          <w:spacing w:val="-3"/>
        </w:rPr>
        <w:t>PATVIRTINTA</w:t>
      </w:r>
      <w:r w:rsidRPr="00BF246E">
        <w:rPr>
          <w:b/>
        </w:rPr>
        <w:t xml:space="preserve">                                   </w:t>
      </w:r>
      <w:r w:rsidRPr="00BF246E">
        <w:t xml:space="preserve">                                                                         </w:t>
      </w:r>
    </w:p>
    <w:p w14:paraId="7FBB53B5" w14:textId="1CA727AC" w:rsidR="00922A10" w:rsidRPr="00BF246E" w:rsidRDefault="00922A10" w:rsidP="00E45A76">
      <w:pPr>
        <w:ind w:left="-180" w:right="-1440" w:firstLine="540"/>
      </w:pPr>
      <w:r w:rsidRPr="00BF246E">
        <w:t xml:space="preserve">                                                        </w:t>
      </w:r>
      <w:r>
        <w:t xml:space="preserve">                           </w:t>
      </w:r>
      <w:r w:rsidRPr="00BF246E">
        <w:t>Anykščių rajono savivaldybės tarybos</w:t>
      </w:r>
    </w:p>
    <w:p w14:paraId="508741A3" w14:textId="330E8626" w:rsidR="00922A10" w:rsidRPr="00BF246E" w:rsidRDefault="00922A10" w:rsidP="006A1CAE">
      <w:pPr>
        <w:ind w:left="-432" w:right="-1440" w:firstLine="540"/>
      </w:pPr>
      <w:r w:rsidRPr="00BF246E">
        <w:t xml:space="preserve">                                                                                       20</w:t>
      </w:r>
      <w:r>
        <w:t>20</w:t>
      </w:r>
      <w:r w:rsidRPr="00BF246E">
        <w:t xml:space="preserve"> m. </w:t>
      </w:r>
      <w:r>
        <w:t xml:space="preserve"> vasario </w:t>
      </w:r>
      <w:r w:rsidR="00010026">
        <w:t xml:space="preserve">27 </w:t>
      </w:r>
      <w:r w:rsidRPr="00BF246E">
        <w:t xml:space="preserve">d. sprendimu Nr. 1-TS </w:t>
      </w:r>
      <w:r>
        <w:t>-</w:t>
      </w:r>
    </w:p>
    <w:p w14:paraId="6FEDDFDB" w14:textId="77777777" w:rsidR="00922A10" w:rsidRDefault="00922A10" w:rsidP="00922A10">
      <w:pPr>
        <w:shd w:val="clear" w:color="auto" w:fill="FFFFFF"/>
        <w:ind w:firstLine="540"/>
        <w:jc w:val="center"/>
        <w:rPr>
          <w:b/>
          <w:bCs/>
        </w:rPr>
      </w:pPr>
    </w:p>
    <w:p w14:paraId="13B1C601" w14:textId="1EC06960" w:rsidR="00922A10" w:rsidRDefault="00922A10" w:rsidP="00922A10">
      <w:pPr>
        <w:shd w:val="clear" w:color="auto" w:fill="FFFFFF"/>
        <w:ind w:firstLine="540"/>
        <w:jc w:val="center"/>
        <w:rPr>
          <w:b/>
          <w:bCs/>
        </w:rPr>
      </w:pPr>
      <w:r w:rsidRPr="00BF246E">
        <w:rPr>
          <w:b/>
          <w:bCs/>
        </w:rPr>
        <w:t xml:space="preserve">ANYKŠČIŲ RAJONO SAVIVALDYBĖS TURIZMO </w:t>
      </w:r>
      <w:r w:rsidR="00EE3A4A">
        <w:rPr>
          <w:b/>
          <w:bCs/>
          <w:color w:val="000000"/>
        </w:rPr>
        <w:t>KOMISIJOS</w:t>
      </w:r>
      <w:r>
        <w:rPr>
          <w:b/>
          <w:bCs/>
          <w:color w:val="000000"/>
        </w:rPr>
        <w:t xml:space="preserve"> </w:t>
      </w:r>
      <w:r w:rsidRPr="00BF246E">
        <w:rPr>
          <w:b/>
          <w:bCs/>
        </w:rPr>
        <w:t>NUOSTATAI</w:t>
      </w:r>
    </w:p>
    <w:p w14:paraId="2605C824" w14:textId="77777777" w:rsidR="00922A10" w:rsidRDefault="00922A10" w:rsidP="00922A10">
      <w:pPr>
        <w:shd w:val="clear" w:color="auto" w:fill="FFFFFF"/>
        <w:ind w:firstLine="540"/>
        <w:jc w:val="center"/>
      </w:pPr>
    </w:p>
    <w:p w14:paraId="7A6AD73E" w14:textId="15712EF4" w:rsidR="00922A10" w:rsidRDefault="00922A10" w:rsidP="00922A10">
      <w:pPr>
        <w:shd w:val="clear" w:color="auto" w:fill="FFFFFF"/>
        <w:ind w:firstLine="547"/>
        <w:jc w:val="center"/>
        <w:rPr>
          <w:b/>
          <w:bCs/>
          <w:spacing w:val="-13"/>
        </w:rPr>
      </w:pPr>
      <w:r w:rsidRPr="00BF246E">
        <w:rPr>
          <w:b/>
          <w:bCs/>
          <w:spacing w:val="-13"/>
        </w:rPr>
        <w:t>I SKYRIUS</w:t>
      </w:r>
    </w:p>
    <w:p w14:paraId="6FD05B9C" w14:textId="77777777" w:rsidR="00922A10" w:rsidRDefault="00922A10" w:rsidP="00922A10">
      <w:pPr>
        <w:shd w:val="clear" w:color="auto" w:fill="FFFFFF"/>
        <w:ind w:firstLine="547"/>
        <w:jc w:val="center"/>
        <w:rPr>
          <w:b/>
          <w:bCs/>
          <w:spacing w:val="-1"/>
        </w:rPr>
      </w:pPr>
      <w:r w:rsidRPr="00FE294A">
        <w:rPr>
          <w:b/>
          <w:bCs/>
          <w:spacing w:val="-1"/>
        </w:rPr>
        <w:t>BENDROSIOS NUOSTATOS</w:t>
      </w:r>
    </w:p>
    <w:p w14:paraId="275753B4" w14:textId="77777777" w:rsidR="00922A10" w:rsidRPr="0044495F" w:rsidRDefault="00922A10" w:rsidP="00922A10">
      <w:pPr>
        <w:shd w:val="clear" w:color="auto" w:fill="FFFFFF"/>
        <w:ind w:firstLine="547"/>
        <w:jc w:val="center"/>
        <w:rPr>
          <w:b/>
          <w:bCs/>
          <w:spacing w:val="-13"/>
        </w:rPr>
      </w:pPr>
    </w:p>
    <w:p w14:paraId="5C32E6BF" w14:textId="2A765304" w:rsidR="00922A10" w:rsidRPr="0044495F" w:rsidRDefault="00922A10" w:rsidP="00922A10">
      <w:pPr>
        <w:ind w:firstLine="540"/>
        <w:jc w:val="both"/>
      </w:pPr>
      <w:r w:rsidRPr="0044495F">
        <w:t xml:space="preserve">1.  Anykščių  rajono savivaldybės (toliau – Savivaldybė) turizmo </w:t>
      </w:r>
      <w:r w:rsidR="009930C7">
        <w:t>komisijos</w:t>
      </w:r>
      <w:r w:rsidRPr="0044495F">
        <w:t xml:space="preserve"> nuostatai (toliau – Nuostatai) reglamentuoja Savivaldybės turizmo </w:t>
      </w:r>
      <w:r w:rsidR="009930C7">
        <w:t>komisijos</w:t>
      </w:r>
      <w:r w:rsidRPr="0044495F">
        <w:t xml:space="preserve"> (toliau – </w:t>
      </w:r>
      <w:r w:rsidR="009930C7">
        <w:t>Komisija</w:t>
      </w:r>
      <w:r>
        <w:t>)</w:t>
      </w:r>
      <w:r w:rsidRPr="0044495F">
        <w:t xml:space="preserve"> uždavinius, funkcijas, teises, </w:t>
      </w:r>
      <w:r w:rsidR="009930C7">
        <w:t>Komisijos</w:t>
      </w:r>
      <w:r w:rsidRPr="0044495F">
        <w:t xml:space="preserve"> sudėtį bei darbo organizavimą.</w:t>
      </w:r>
    </w:p>
    <w:p w14:paraId="27CB1CBB" w14:textId="1CEC97F5" w:rsidR="00922A10" w:rsidRPr="0044495F" w:rsidRDefault="00922A10" w:rsidP="00922A10">
      <w:pPr>
        <w:ind w:firstLine="540"/>
        <w:jc w:val="both"/>
      </w:pPr>
      <w:r w:rsidRPr="0044495F">
        <w:t xml:space="preserve">2. </w:t>
      </w:r>
      <w:r w:rsidR="009930C7">
        <w:t>Komisija</w:t>
      </w:r>
      <w:r w:rsidRPr="0044495F">
        <w:t xml:space="preserve"> yra visuomeninė patariančioji institucija, kuri atlieka konsultanto funkcijas, padeda spręsti Anykščių rajono turizmo plėtros ir organizavimo klausimus, formuoti Savivaldybės turizmo politiką.</w:t>
      </w:r>
    </w:p>
    <w:p w14:paraId="361A08A0" w14:textId="21072F28" w:rsidR="00922A10" w:rsidRPr="0044495F" w:rsidRDefault="00922A10" w:rsidP="00922A10">
      <w:pPr>
        <w:ind w:firstLine="540"/>
        <w:jc w:val="both"/>
      </w:pPr>
      <w:r w:rsidRPr="0044495F">
        <w:t xml:space="preserve">3. </w:t>
      </w:r>
      <w:r w:rsidR="009930C7">
        <w:t>Komisija</w:t>
      </w:r>
      <w:r w:rsidRPr="0044495F">
        <w:t xml:space="preserve"> savo veikloje vadovaujasi Lietuvos Respublikos Konstitucija, Lietuvos Respublikos įstatymais, Lietuvos Respublikos Vyriausybės nutarimais, kitais teisės aktais ir šiais Nuostatais.</w:t>
      </w:r>
    </w:p>
    <w:p w14:paraId="1A2599EE" w14:textId="442BAB9D" w:rsidR="00922A10" w:rsidRDefault="005454A5" w:rsidP="00922A10">
      <w:pPr>
        <w:ind w:firstLine="540"/>
        <w:jc w:val="both"/>
      </w:pPr>
      <w:r>
        <w:t>4</w:t>
      </w:r>
      <w:r w:rsidR="00922A10" w:rsidRPr="0044495F">
        <w:t xml:space="preserve">. </w:t>
      </w:r>
      <w:r w:rsidR="009930C7">
        <w:t>Komisija</w:t>
      </w:r>
      <w:r w:rsidR="00922A10">
        <w:t xml:space="preserve"> </w:t>
      </w:r>
      <w:r w:rsidR="00922A10" w:rsidRPr="0044495F">
        <w:t xml:space="preserve">bendradarbiauja su </w:t>
      </w:r>
      <w:r w:rsidR="00922A10">
        <w:t>S</w:t>
      </w:r>
      <w:r w:rsidR="00922A10" w:rsidRPr="0044495F">
        <w:t>avivaldybės ir valstybės institucijomis, įstaigomis, turizmo verslo bei kitomis asociacijomis ir organizacijomis</w:t>
      </w:r>
      <w:r w:rsidR="007361A2">
        <w:t>,</w:t>
      </w:r>
      <w:r w:rsidR="00922A10" w:rsidRPr="0044495F">
        <w:t xml:space="preserve"> susijusiomis su turizmo plėtojimu Savivaldybėje.</w:t>
      </w:r>
      <w:bookmarkStart w:id="5" w:name="_Hlk27562065"/>
    </w:p>
    <w:p w14:paraId="1BB13FDA" w14:textId="77777777" w:rsidR="00922A10" w:rsidRDefault="00922A10" w:rsidP="00922A10">
      <w:pPr>
        <w:jc w:val="center"/>
        <w:rPr>
          <w:b/>
          <w:bCs/>
        </w:rPr>
      </w:pPr>
    </w:p>
    <w:p w14:paraId="79EB493C" w14:textId="385546A8" w:rsidR="00922A10" w:rsidRPr="0044495F" w:rsidRDefault="00922A10" w:rsidP="00922A10">
      <w:pPr>
        <w:jc w:val="center"/>
        <w:rPr>
          <w:b/>
          <w:bCs/>
        </w:rPr>
      </w:pPr>
      <w:r w:rsidRPr="0044495F">
        <w:rPr>
          <w:b/>
          <w:bCs/>
        </w:rPr>
        <w:t>II</w:t>
      </w:r>
      <w:r>
        <w:rPr>
          <w:b/>
          <w:bCs/>
        </w:rPr>
        <w:t xml:space="preserve"> </w:t>
      </w:r>
      <w:r w:rsidRPr="0044495F">
        <w:rPr>
          <w:b/>
          <w:bCs/>
        </w:rPr>
        <w:t>SKYRIUS</w:t>
      </w:r>
    </w:p>
    <w:p w14:paraId="52658818" w14:textId="102A8B46" w:rsidR="00922A10" w:rsidRDefault="009930C7" w:rsidP="00922A10">
      <w:pPr>
        <w:jc w:val="center"/>
        <w:rPr>
          <w:b/>
          <w:bCs/>
        </w:rPr>
      </w:pPr>
      <w:r>
        <w:rPr>
          <w:b/>
          <w:bCs/>
        </w:rPr>
        <w:t>KOMISIJOS</w:t>
      </w:r>
      <w:r w:rsidR="00922A10" w:rsidRPr="0044495F">
        <w:rPr>
          <w:b/>
          <w:bCs/>
        </w:rPr>
        <w:t xml:space="preserve"> UŽDAVINIAI IR FUNKCIJOS</w:t>
      </w:r>
    </w:p>
    <w:p w14:paraId="1C22DFF5" w14:textId="77777777" w:rsidR="00922A10" w:rsidRDefault="00922A10" w:rsidP="00922A10">
      <w:pPr>
        <w:ind w:firstLine="540"/>
        <w:jc w:val="both"/>
      </w:pPr>
    </w:p>
    <w:p w14:paraId="00F66850" w14:textId="37193B71" w:rsidR="00922A10" w:rsidRDefault="005454A5" w:rsidP="00922A10">
      <w:pPr>
        <w:ind w:firstLine="540"/>
        <w:jc w:val="both"/>
      </w:pPr>
      <w:r>
        <w:t>5</w:t>
      </w:r>
      <w:r w:rsidR="00922A10">
        <w:t>.</w:t>
      </w:r>
      <w:r w:rsidR="0088712F">
        <w:t xml:space="preserve"> </w:t>
      </w:r>
      <w:r w:rsidR="009930C7">
        <w:t>Komisijos</w:t>
      </w:r>
      <w:r w:rsidR="00922A10" w:rsidRPr="0044495F">
        <w:t xml:space="preserve"> uždavinys: Anykščių rajono darnios turizmo plėtros skatinimas sutelkiant bendradarbiavimui vietos valdžios, biudžetinių, viešųjų įstaigų, kurių savininkė ar dalininkė yra Savivaldybė, verslo subjektų, nevyriausybinių organizacijų atstovus, kitus Anykščių rajono turizmo plėtra suinteresuotus asmenis.</w:t>
      </w:r>
      <w:bookmarkEnd w:id="5"/>
    </w:p>
    <w:p w14:paraId="080C8248" w14:textId="4A176B9A" w:rsidR="00922A10" w:rsidRPr="0044495F" w:rsidRDefault="005454A5" w:rsidP="00922A10">
      <w:pPr>
        <w:ind w:firstLine="540"/>
        <w:jc w:val="both"/>
      </w:pPr>
      <w:r>
        <w:t>6</w:t>
      </w:r>
      <w:r w:rsidR="00922A10">
        <w:t xml:space="preserve">. </w:t>
      </w:r>
      <w:r w:rsidR="009930C7">
        <w:t>Komisija</w:t>
      </w:r>
      <w:r w:rsidR="00922A10" w:rsidRPr="0044495F">
        <w:t>, įgyvendindama šį uždavinį, atlieka šias funkcijas:</w:t>
      </w:r>
    </w:p>
    <w:p w14:paraId="62EEC6FE" w14:textId="186345B6" w:rsidR="00922A10" w:rsidRPr="0044495F" w:rsidRDefault="005454A5" w:rsidP="00922A10">
      <w:pPr>
        <w:ind w:firstLine="540"/>
        <w:jc w:val="both"/>
      </w:pPr>
      <w:r>
        <w:t>6</w:t>
      </w:r>
      <w:r w:rsidR="00922A10" w:rsidRPr="0044495F">
        <w:t xml:space="preserve">.1. nagrinėja </w:t>
      </w:r>
      <w:r w:rsidR="00922A10">
        <w:t xml:space="preserve">aktualius </w:t>
      </w:r>
      <w:r w:rsidR="00922A10" w:rsidRPr="001E6295">
        <w:t>Savivaldybės kurortinės plėtros ir turizmo skatinimo klausimus</w:t>
      </w:r>
      <w:r w:rsidR="00922A10" w:rsidRPr="0044495F">
        <w:t>;</w:t>
      </w:r>
    </w:p>
    <w:p w14:paraId="7D54E482" w14:textId="53952E79" w:rsidR="00922A10" w:rsidRPr="0044495F" w:rsidRDefault="005454A5" w:rsidP="00922A10">
      <w:pPr>
        <w:ind w:firstLine="540"/>
        <w:jc w:val="both"/>
      </w:pPr>
      <w:r>
        <w:t>6</w:t>
      </w:r>
      <w:r w:rsidR="00010026">
        <w:t>.2. tei</w:t>
      </w:r>
      <w:r>
        <w:t>kia pasiūlymus S</w:t>
      </w:r>
      <w:r w:rsidR="00922A10" w:rsidRPr="0044495F">
        <w:t xml:space="preserve">avivaldybės </w:t>
      </w:r>
      <w:r w:rsidR="00922A10">
        <w:t>t</w:t>
      </w:r>
      <w:r w:rsidR="00922A10" w:rsidRPr="0044495F">
        <w:t xml:space="preserve">arybai, </w:t>
      </w:r>
      <w:r w:rsidR="00922A10">
        <w:t>m</w:t>
      </w:r>
      <w:r w:rsidR="00922A10" w:rsidRPr="0044495F">
        <w:t xml:space="preserve">erui, </w:t>
      </w:r>
      <w:r w:rsidR="00922A10">
        <w:t>a</w:t>
      </w:r>
      <w:r w:rsidR="00922A10" w:rsidRPr="0044495F">
        <w:t>dministracijos direktoriui, institucijoms ir įstaigoms, turizmo paslaugų teikėjams dėl rajono turizmo politikos formavimo bei plėtros krypčių, rinkodaros planavimo, priemonių bei projektų įgyvendinimo, infrastruktūros plėtojimo;</w:t>
      </w:r>
    </w:p>
    <w:p w14:paraId="3CCF5CD7" w14:textId="27A84409" w:rsidR="00922A10" w:rsidRPr="0044495F" w:rsidRDefault="005454A5" w:rsidP="00922A10">
      <w:pPr>
        <w:ind w:firstLine="540"/>
        <w:jc w:val="both"/>
      </w:pPr>
      <w:r>
        <w:t>6</w:t>
      </w:r>
      <w:r w:rsidR="00922A10" w:rsidRPr="0044495F">
        <w:t xml:space="preserve">.3. atlieka turizmo plėtros planavimo dokumentų, galimybių studijų, turizmo tyrimų poreikio būtinumo vertinimą ir inicijuoja jų atlikimą; </w:t>
      </w:r>
    </w:p>
    <w:p w14:paraId="7A2989A1" w14:textId="23147ABE" w:rsidR="00922A10" w:rsidRDefault="005454A5" w:rsidP="00922A10">
      <w:pPr>
        <w:ind w:firstLine="540"/>
        <w:jc w:val="both"/>
      </w:pPr>
      <w:r>
        <w:t>6</w:t>
      </w:r>
      <w:r w:rsidR="00922A10" w:rsidRPr="0044495F">
        <w:t>.4. analizuoja užsienio valstybių patirtį sprendžiant turizmo plėtros klausimus ir teikia siūlymus bei rekomendacijas dėl bendradarbiavimo galimybių su užsienio šalių institucijomis ir organizacijomis.</w:t>
      </w:r>
    </w:p>
    <w:p w14:paraId="2691EA6A" w14:textId="77777777" w:rsidR="00922A10" w:rsidRDefault="00922A10" w:rsidP="00922A10">
      <w:pPr>
        <w:ind w:firstLine="540"/>
        <w:jc w:val="both"/>
      </w:pPr>
    </w:p>
    <w:p w14:paraId="4C5E60B3" w14:textId="77777777" w:rsidR="00922A10" w:rsidRPr="0044495F" w:rsidRDefault="00922A10" w:rsidP="00922A10">
      <w:pPr>
        <w:jc w:val="center"/>
        <w:rPr>
          <w:b/>
          <w:bCs/>
        </w:rPr>
      </w:pPr>
      <w:r w:rsidRPr="0044495F">
        <w:rPr>
          <w:b/>
          <w:bCs/>
        </w:rPr>
        <w:t>III SKYRIUS</w:t>
      </w:r>
    </w:p>
    <w:p w14:paraId="5BB0909D" w14:textId="3EB13DA9" w:rsidR="00922A10" w:rsidRPr="0044495F" w:rsidRDefault="00010026" w:rsidP="00922A10">
      <w:pPr>
        <w:jc w:val="center"/>
        <w:rPr>
          <w:b/>
          <w:bCs/>
        </w:rPr>
      </w:pPr>
      <w:r>
        <w:rPr>
          <w:b/>
          <w:bCs/>
        </w:rPr>
        <w:t>KOMISIJOS</w:t>
      </w:r>
      <w:r w:rsidRPr="0044495F">
        <w:rPr>
          <w:b/>
          <w:bCs/>
        </w:rPr>
        <w:t xml:space="preserve"> </w:t>
      </w:r>
      <w:r w:rsidR="00922A10" w:rsidRPr="0044495F">
        <w:rPr>
          <w:b/>
          <w:bCs/>
        </w:rPr>
        <w:t>TEISĖS</w:t>
      </w:r>
    </w:p>
    <w:p w14:paraId="1FA8ABDB" w14:textId="77777777" w:rsidR="00922A10" w:rsidRDefault="00922A10" w:rsidP="00922A10">
      <w:pPr>
        <w:ind w:firstLine="540"/>
        <w:jc w:val="both"/>
      </w:pPr>
    </w:p>
    <w:p w14:paraId="24D5BBB7" w14:textId="49CA8C3C" w:rsidR="00922A10" w:rsidRPr="0044495F" w:rsidRDefault="005454A5" w:rsidP="00922A10">
      <w:pPr>
        <w:ind w:firstLine="540"/>
        <w:jc w:val="both"/>
      </w:pPr>
      <w:r>
        <w:t>7</w:t>
      </w:r>
      <w:r w:rsidR="00922A10" w:rsidRPr="0044495F">
        <w:t>.</w:t>
      </w:r>
      <w:r w:rsidR="00922A10">
        <w:t xml:space="preserve"> </w:t>
      </w:r>
      <w:r w:rsidR="00922A10" w:rsidRPr="0044495F">
        <w:t>Komisija turi teisę:</w:t>
      </w:r>
    </w:p>
    <w:p w14:paraId="368F1613" w14:textId="1C990EF1" w:rsidR="00922A10" w:rsidRPr="0044495F" w:rsidRDefault="005454A5" w:rsidP="00922A10">
      <w:pPr>
        <w:ind w:firstLine="540"/>
        <w:jc w:val="both"/>
      </w:pPr>
      <w:r>
        <w:t>7</w:t>
      </w:r>
      <w:r w:rsidR="00922A10" w:rsidRPr="0044495F">
        <w:t>.1.</w:t>
      </w:r>
      <w:r w:rsidR="00922A10">
        <w:t xml:space="preserve"> </w:t>
      </w:r>
      <w:r w:rsidR="00922A10" w:rsidRPr="0044495F">
        <w:t xml:space="preserve">gauti iš Savivaldybės institucijų ir įstaigų informaciją, kurios reikia </w:t>
      </w:r>
      <w:r w:rsidR="00010026">
        <w:t xml:space="preserve">Komisijos </w:t>
      </w:r>
      <w:r w:rsidR="00922A10" w:rsidRPr="0044495F">
        <w:t>funkcijoms atlikti;</w:t>
      </w:r>
    </w:p>
    <w:p w14:paraId="2A4EB264" w14:textId="233D2798" w:rsidR="00922A10" w:rsidRDefault="005454A5" w:rsidP="00922A10">
      <w:pPr>
        <w:ind w:firstLine="540"/>
        <w:jc w:val="both"/>
      </w:pPr>
      <w:r>
        <w:t>7</w:t>
      </w:r>
      <w:r w:rsidR="00922A10" w:rsidRPr="0044495F">
        <w:t>.2.</w:t>
      </w:r>
      <w:r w:rsidR="00922A10">
        <w:t xml:space="preserve"> </w:t>
      </w:r>
      <w:r w:rsidR="00010026">
        <w:t>savo posėdžiu</w:t>
      </w:r>
      <w:r>
        <w:t>ose išklausyti S</w:t>
      </w:r>
      <w:r w:rsidR="00922A10" w:rsidRPr="0044495F">
        <w:t>avivaldybės administracijos</w:t>
      </w:r>
      <w:r w:rsidR="00922A10">
        <w:t xml:space="preserve"> </w:t>
      </w:r>
      <w:r w:rsidR="00922A10" w:rsidRPr="0044495F">
        <w:t xml:space="preserve">valstybės tarnautojų ir darbuotojų, </w:t>
      </w:r>
      <w:r w:rsidR="00EB21EF">
        <w:t xml:space="preserve">dirbančių pagal darbo sutartis, </w:t>
      </w:r>
      <w:r w:rsidR="00922A10" w:rsidRPr="0044495F">
        <w:t>biudžetinių ir viešųjų įstaigų, kurių savininkė ar dalininkė yra Savivaldybė, nevyriausybinių organizacijų atstovų</w:t>
      </w:r>
      <w:r w:rsidR="00922A10">
        <w:t xml:space="preserve"> </w:t>
      </w:r>
      <w:r w:rsidR="00922A10" w:rsidRPr="0044495F">
        <w:t>pranešimus</w:t>
      </w:r>
      <w:r>
        <w:t xml:space="preserve"> ar pasisakymus </w:t>
      </w:r>
      <w:r w:rsidR="00922A10" w:rsidRPr="0044495F">
        <w:t xml:space="preserve"> turizmo klausimais;</w:t>
      </w:r>
      <w:r w:rsidR="00922A10">
        <w:t xml:space="preserve"> </w:t>
      </w:r>
    </w:p>
    <w:p w14:paraId="281E77DA" w14:textId="254BAB75" w:rsidR="00922A10" w:rsidRPr="0044495F" w:rsidRDefault="005454A5" w:rsidP="00922A10">
      <w:pPr>
        <w:ind w:firstLine="540"/>
        <w:jc w:val="both"/>
      </w:pPr>
      <w:r>
        <w:t>7</w:t>
      </w:r>
      <w:r w:rsidR="00922A10" w:rsidRPr="0044495F">
        <w:t>.3. kviesti ekspertus, kurie teiktų konsultacijas turizmo klausimais;</w:t>
      </w:r>
    </w:p>
    <w:p w14:paraId="33E8B1A6" w14:textId="30FEEE29" w:rsidR="00922A10" w:rsidRDefault="005454A5" w:rsidP="00922A10">
      <w:pPr>
        <w:ind w:firstLine="540"/>
        <w:jc w:val="both"/>
      </w:pPr>
      <w:r>
        <w:t>7</w:t>
      </w:r>
      <w:r w:rsidR="00922A10" w:rsidRPr="0044495F">
        <w:t>.4. rengti konferencijas, forumus turizmo plėtros klausimais</w:t>
      </w:r>
      <w:r w:rsidR="00922A10">
        <w:t>;</w:t>
      </w:r>
    </w:p>
    <w:p w14:paraId="00F403C7" w14:textId="6DC94481" w:rsidR="00922A10" w:rsidRDefault="005454A5" w:rsidP="005454A5">
      <w:pPr>
        <w:jc w:val="both"/>
      </w:pPr>
      <w:r>
        <w:lastRenderedPageBreak/>
        <w:t xml:space="preserve">         7</w:t>
      </w:r>
      <w:r w:rsidR="00922A10">
        <w:t xml:space="preserve">.5. </w:t>
      </w:r>
      <w:r w:rsidR="00BF4859">
        <w:t>dalyvauti S</w:t>
      </w:r>
      <w:r w:rsidR="00010026" w:rsidRPr="0044495F">
        <w:t>avivaldybės</w:t>
      </w:r>
      <w:r w:rsidR="00922A10" w:rsidRPr="0044495F">
        <w:t xml:space="preserve"> tarybos, jos komitetų ar komisijų posėdžiuose, kuriuose sprendžiami aktualūs Anykščių rajono turizmo plėtros klausimai</w:t>
      </w:r>
      <w:r w:rsidR="00922A10">
        <w:t>;</w:t>
      </w:r>
    </w:p>
    <w:p w14:paraId="69EEDCD8" w14:textId="70AA2E61" w:rsidR="00922A10" w:rsidRPr="00922A10" w:rsidRDefault="005454A5" w:rsidP="00922A10">
      <w:pPr>
        <w:ind w:firstLine="540"/>
        <w:jc w:val="both"/>
      </w:pPr>
      <w:r>
        <w:t>7</w:t>
      </w:r>
      <w:r w:rsidR="00922A10" w:rsidRPr="00922A10">
        <w:t xml:space="preserve">.6. </w:t>
      </w:r>
      <w:r>
        <w:t>priimti</w:t>
      </w:r>
      <w:r w:rsidR="00922A10" w:rsidRPr="00922A10">
        <w:t xml:space="preserve"> rekomendacinio pobūdžio </w:t>
      </w:r>
      <w:r>
        <w:t>nutarimus</w:t>
      </w:r>
      <w:r w:rsidR="00922A10" w:rsidRPr="00922A10">
        <w:t xml:space="preserve"> pagal savo kompetenciją.</w:t>
      </w:r>
    </w:p>
    <w:p w14:paraId="0B9B39B4" w14:textId="77777777" w:rsidR="00922A10" w:rsidRPr="00922A10" w:rsidRDefault="00922A10" w:rsidP="00922A10">
      <w:pPr>
        <w:ind w:firstLine="540"/>
        <w:jc w:val="both"/>
      </w:pPr>
    </w:p>
    <w:p w14:paraId="19EBE9A0" w14:textId="4C8B0DAA" w:rsidR="00922A10" w:rsidRPr="00C954BC" w:rsidRDefault="00922A10" w:rsidP="00922A10">
      <w:pPr>
        <w:jc w:val="center"/>
        <w:rPr>
          <w:b/>
          <w:bCs/>
        </w:rPr>
      </w:pPr>
      <w:r w:rsidRPr="00C954BC">
        <w:rPr>
          <w:b/>
          <w:bCs/>
        </w:rPr>
        <w:t>IV SKYRI</w:t>
      </w:r>
      <w:r w:rsidR="005A090E">
        <w:rPr>
          <w:b/>
          <w:bCs/>
        </w:rPr>
        <w:t>U</w:t>
      </w:r>
      <w:r w:rsidRPr="00C954BC">
        <w:rPr>
          <w:b/>
          <w:bCs/>
        </w:rPr>
        <w:t>S</w:t>
      </w:r>
    </w:p>
    <w:p w14:paraId="0A6E4FFB" w14:textId="0B19825F" w:rsidR="00922A10" w:rsidRPr="00C954BC" w:rsidRDefault="009930C7" w:rsidP="00922A10">
      <w:pPr>
        <w:jc w:val="center"/>
        <w:rPr>
          <w:b/>
          <w:bCs/>
        </w:rPr>
      </w:pPr>
      <w:r>
        <w:rPr>
          <w:b/>
          <w:bCs/>
        </w:rPr>
        <w:t>KOMISIJOS</w:t>
      </w:r>
      <w:r w:rsidR="00922A10" w:rsidRPr="00C954BC">
        <w:rPr>
          <w:b/>
          <w:bCs/>
        </w:rPr>
        <w:t xml:space="preserve"> SUDĖTIS IR DARBO ORGANIZAVIMAS</w:t>
      </w:r>
    </w:p>
    <w:p w14:paraId="44FF1425" w14:textId="77777777" w:rsidR="00922A10" w:rsidRDefault="00922A10" w:rsidP="00922A10">
      <w:pPr>
        <w:ind w:firstLine="540"/>
        <w:jc w:val="both"/>
      </w:pPr>
    </w:p>
    <w:p w14:paraId="08B49F9E" w14:textId="53704224" w:rsidR="00922A10" w:rsidRDefault="005454A5" w:rsidP="00922A10">
      <w:pPr>
        <w:ind w:firstLine="540"/>
        <w:jc w:val="both"/>
      </w:pPr>
      <w:r>
        <w:t>8</w:t>
      </w:r>
      <w:r w:rsidR="00922A10" w:rsidRPr="0044495F">
        <w:t>.</w:t>
      </w:r>
      <w:r w:rsidR="00922A10">
        <w:t xml:space="preserve"> </w:t>
      </w:r>
      <w:r w:rsidR="009930C7">
        <w:t>Komisija</w:t>
      </w:r>
      <w:r w:rsidR="00922A10">
        <w:t xml:space="preserve"> lygiateisės partnerystės pagrindu </w:t>
      </w:r>
      <w:r w:rsidR="00922A10" w:rsidRPr="0044495F">
        <w:t xml:space="preserve">sudaroma iš </w:t>
      </w:r>
      <w:r w:rsidR="00BF4859">
        <w:t>S</w:t>
      </w:r>
      <w:r w:rsidR="00010026" w:rsidRPr="0044495F">
        <w:t>avivaldybės</w:t>
      </w:r>
      <w:r w:rsidR="00922A10" w:rsidRPr="0044495F">
        <w:t xml:space="preserve"> tarybos narių, </w:t>
      </w:r>
      <w:r w:rsidR="00E45A76" w:rsidRPr="00DE5971">
        <w:rPr>
          <w:color w:val="000000" w:themeColor="text1"/>
        </w:rPr>
        <w:t>Savivaldybės</w:t>
      </w:r>
      <w:r w:rsidR="00E45A76" w:rsidRPr="00E45A76">
        <w:rPr>
          <w:color w:val="FF0000"/>
        </w:rPr>
        <w:t xml:space="preserve"> </w:t>
      </w:r>
      <w:r w:rsidR="00922A10" w:rsidRPr="0044495F">
        <w:t xml:space="preserve">valstybės tarnautojų </w:t>
      </w:r>
      <w:r w:rsidR="00922A10" w:rsidRPr="00DF14A4">
        <w:t>ir administracijos darbuotojų,</w:t>
      </w:r>
      <w:r w:rsidR="00922A10" w:rsidRPr="0044495F">
        <w:t xml:space="preserve"> </w:t>
      </w:r>
      <w:r w:rsidR="00DF14A4">
        <w:t xml:space="preserve">dirbančių pagal darbo sutartis, </w:t>
      </w:r>
      <w:r w:rsidR="00922A10" w:rsidRPr="0044495F">
        <w:t>biudžetinių ir viešųjų įstaigų, kurių savininkė ar dalininkė yra Savivaldybė, nevyriausybinių organizacijų,</w:t>
      </w:r>
      <w:r w:rsidR="00922A10">
        <w:t xml:space="preserve"> </w:t>
      </w:r>
      <w:r w:rsidR="00922A10" w:rsidRPr="0044495F">
        <w:t>verslo atstovų, kitų asmenų, suinteresuotų Anykščių rajono turizmo plėtra.</w:t>
      </w:r>
    </w:p>
    <w:p w14:paraId="145C3184" w14:textId="428BE586" w:rsidR="00922A10" w:rsidRDefault="005454A5" w:rsidP="00922A10">
      <w:pPr>
        <w:ind w:firstLine="540"/>
        <w:jc w:val="both"/>
      </w:pPr>
      <w:r>
        <w:t>9</w:t>
      </w:r>
      <w:r w:rsidR="00922A10">
        <w:t xml:space="preserve">. </w:t>
      </w:r>
      <w:r w:rsidR="009930C7">
        <w:t>Komisiją</w:t>
      </w:r>
      <w:r w:rsidR="00922A10" w:rsidRPr="0044495F">
        <w:t xml:space="preserve"> sudaro </w:t>
      </w:r>
      <w:r w:rsidR="00922A10">
        <w:t xml:space="preserve">ir jos pirmininką skiria </w:t>
      </w:r>
      <w:r w:rsidR="00BF4859">
        <w:t>S</w:t>
      </w:r>
      <w:r w:rsidR="00010026" w:rsidRPr="0044495F">
        <w:t>avivaldybės</w:t>
      </w:r>
      <w:r w:rsidR="00922A10" w:rsidRPr="0044495F">
        <w:t xml:space="preserve"> taryba</w:t>
      </w:r>
      <w:r w:rsidR="00922A10" w:rsidRPr="001B3613">
        <w:t xml:space="preserve"> </w:t>
      </w:r>
      <w:r w:rsidR="00922A10" w:rsidRPr="0044495F">
        <w:t>savo įgaliojimų laikui</w:t>
      </w:r>
      <w:r w:rsidR="00922A10">
        <w:t>.</w:t>
      </w:r>
    </w:p>
    <w:p w14:paraId="2FE44283" w14:textId="4CBEC43A" w:rsidR="00922A10" w:rsidRPr="0044495F" w:rsidRDefault="005454A5" w:rsidP="00922A10">
      <w:pPr>
        <w:ind w:firstLine="540"/>
        <w:jc w:val="both"/>
      </w:pPr>
      <w:r>
        <w:t>10</w:t>
      </w:r>
      <w:r w:rsidR="00922A10">
        <w:t xml:space="preserve">. </w:t>
      </w:r>
      <w:r w:rsidR="009930C7">
        <w:t xml:space="preserve">Komisija </w:t>
      </w:r>
      <w:r w:rsidR="00922A10">
        <w:t xml:space="preserve">sudaroma </w:t>
      </w:r>
      <w:r w:rsidR="00922A10" w:rsidRPr="0044495F">
        <w:t>ne mažiau kaip iš 7 ir ne daugiau kaip iš 13 narių.</w:t>
      </w:r>
    </w:p>
    <w:p w14:paraId="62D85FD9" w14:textId="7C089F23" w:rsidR="00922A10" w:rsidRPr="0044495F" w:rsidRDefault="00922A10" w:rsidP="00922A10">
      <w:pPr>
        <w:ind w:firstLine="540"/>
        <w:jc w:val="both"/>
      </w:pPr>
      <w:r w:rsidRPr="0044495F">
        <w:t>1</w:t>
      </w:r>
      <w:r w:rsidR="005454A5">
        <w:t>1</w:t>
      </w:r>
      <w:r w:rsidRPr="0044495F">
        <w:t>.</w:t>
      </w:r>
      <w:r>
        <w:t xml:space="preserve"> </w:t>
      </w:r>
      <w:r w:rsidR="009930C7">
        <w:t xml:space="preserve">Komisijos </w:t>
      </w:r>
      <w:r w:rsidRPr="0044495F">
        <w:t>pirmajame posėdyje balsų dauguma išsirenka</w:t>
      </w:r>
      <w:r w:rsidR="007361A2">
        <w:t>mas</w:t>
      </w:r>
      <w:r w:rsidRPr="0044495F">
        <w:t xml:space="preserve"> pirmininko pavaduotoj</w:t>
      </w:r>
      <w:r w:rsidR="007361A2">
        <w:t>as</w:t>
      </w:r>
      <w:r w:rsidRPr="0044495F">
        <w:t xml:space="preserve"> ir sekretori</w:t>
      </w:r>
      <w:r w:rsidR="007361A2">
        <w:t>us</w:t>
      </w:r>
      <w:r w:rsidRPr="0044495F">
        <w:t xml:space="preserve">. </w:t>
      </w:r>
    </w:p>
    <w:p w14:paraId="21E1F3E1" w14:textId="78E19E3B" w:rsidR="00922A10" w:rsidRPr="0044495F" w:rsidRDefault="005454A5" w:rsidP="00922A10">
      <w:pPr>
        <w:ind w:firstLine="540"/>
        <w:jc w:val="both"/>
      </w:pPr>
      <w:r>
        <w:t>12</w:t>
      </w:r>
      <w:r w:rsidR="00922A10" w:rsidRPr="0044495F">
        <w:t>.</w:t>
      </w:r>
      <w:r w:rsidR="009930C7">
        <w:t>Komisijos</w:t>
      </w:r>
      <w:r w:rsidR="00922A10" w:rsidRPr="0044495F">
        <w:t xml:space="preserve"> pirmininkas (jeigu jo nėra – </w:t>
      </w:r>
      <w:r w:rsidR="009930C7">
        <w:t>Komisijos</w:t>
      </w:r>
      <w:r w:rsidR="00922A10" w:rsidRPr="0044495F">
        <w:t xml:space="preserve"> pirmininko pavaduotojas) planuoja ir organizuoja </w:t>
      </w:r>
      <w:r w:rsidR="009930C7">
        <w:t xml:space="preserve">Komisijos </w:t>
      </w:r>
      <w:r w:rsidR="00922A10" w:rsidRPr="0044495F">
        <w:t>darbą, atstovauja jai arba įgalioja tai daryti kitus jos narius.</w:t>
      </w:r>
    </w:p>
    <w:p w14:paraId="7455D5BA" w14:textId="2600A02E" w:rsidR="00922A10" w:rsidRPr="0044495F" w:rsidRDefault="005454A5" w:rsidP="00922A10">
      <w:pPr>
        <w:ind w:firstLine="540"/>
        <w:jc w:val="both"/>
      </w:pPr>
      <w:r>
        <w:t>13</w:t>
      </w:r>
      <w:r w:rsidR="00922A10" w:rsidRPr="0044495F">
        <w:t>.</w:t>
      </w:r>
      <w:r w:rsidR="00922A10">
        <w:t xml:space="preserve"> </w:t>
      </w:r>
      <w:r w:rsidR="009930C7">
        <w:t xml:space="preserve">Komisijos </w:t>
      </w:r>
      <w:r w:rsidR="00922A10" w:rsidRPr="0044495F">
        <w:t xml:space="preserve">posėdžiai organizuojami ne rečiau kaip kartą per ketvirtį. Neeilinis </w:t>
      </w:r>
      <w:r w:rsidR="009930C7">
        <w:t>Komisijos</w:t>
      </w:r>
      <w:r w:rsidR="00922A10" w:rsidRPr="0044495F">
        <w:t xml:space="preserve">  posėdis gali būti sušauktas ne mažiau kaip 1/3 </w:t>
      </w:r>
      <w:r w:rsidR="009930C7">
        <w:t>Komisijos</w:t>
      </w:r>
      <w:r w:rsidR="00922A10" w:rsidRPr="0044495F">
        <w:t xml:space="preserve"> narių reikalavimu arba </w:t>
      </w:r>
      <w:r w:rsidR="009930C7">
        <w:t>Komisijos</w:t>
      </w:r>
      <w:r w:rsidR="00922A10" w:rsidRPr="0044495F">
        <w:t xml:space="preserve"> pirmininko iniciatyva.</w:t>
      </w:r>
    </w:p>
    <w:p w14:paraId="1BF53C5B" w14:textId="2DE64D56" w:rsidR="00922A10" w:rsidRPr="0044495F" w:rsidRDefault="005454A5" w:rsidP="00922A10">
      <w:pPr>
        <w:ind w:firstLine="540"/>
        <w:jc w:val="both"/>
      </w:pPr>
      <w:r>
        <w:t>14</w:t>
      </w:r>
      <w:r w:rsidR="00922A10" w:rsidRPr="0044495F">
        <w:t>.</w:t>
      </w:r>
      <w:r w:rsidR="00922A10">
        <w:t xml:space="preserve"> </w:t>
      </w:r>
      <w:r w:rsidR="009930C7">
        <w:t xml:space="preserve">Komisijos </w:t>
      </w:r>
      <w:r w:rsidR="00922A10" w:rsidRPr="0044495F">
        <w:t xml:space="preserve">posėdis yra teisėtas, jei jame dalyvauja daugiau kaip 1/2 </w:t>
      </w:r>
      <w:r w:rsidR="009930C7">
        <w:t>Komisijos</w:t>
      </w:r>
      <w:r w:rsidR="00922A10" w:rsidRPr="0044495F">
        <w:t xml:space="preserve"> narių. Posėdžius veda </w:t>
      </w:r>
      <w:r w:rsidR="009930C7">
        <w:t>Komisijos</w:t>
      </w:r>
      <w:r w:rsidR="00922A10" w:rsidRPr="0044495F">
        <w:t xml:space="preserve"> pirmininkas, jeigu jo nėra – </w:t>
      </w:r>
      <w:r w:rsidR="009930C7">
        <w:t>Komisijos</w:t>
      </w:r>
      <w:r w:rsidR="00922A10" w:rsidRPr="0044495F">
        <w:t xml:space="preserve"> pirmininko pavaduotojas.</w:t>
      </w:r>
    </w:p>
    <w:p w14:paraId="2A19253C" w14:textId="7A3D128F" w:rsidR="00922A10" w:rsidRPr="0044495F" w:rsidRDefault="005454A5" w:rsidP="00922A10">
      <w:pPr>
        <w:ind w:firstLine="540"/>
        <w:jc w:val="both"/>
      </w:pPr>
      <w:r>
        <w:t>15</w:t>
      </w:r>
      <w:r w:rsidR="00922A10" w:rsidRPr="0044495F">
        <w:t>.</w:t>
      </w:r>
      <w:r w:rsidR="00922A10">
        <w:t xml:space="preserve"> </w:t>
      </w:r>
      <w:r w:rsidR="009930C7">
        <w:t xml:space="preserve">Komisijos </w:t>
      </w:r>
      <w:r>
        <w:t>nutarimai</w:t>
      </w:r>
      <w:r w:rsidR="00922A10" w:rsidRPr="0044495F">
        <w:t xml:space="preserve"> priimami</w:t>
      </w:r>
      <w:r w:rsidR="00922A10">
        <w:t xml:space="preserve"> </w:t>
      </w:r>
      <w:r w:rsidR="00922A10" w:rsidRPr="0044495F">
        <w:t xml:space="preserve">posėdyje dalyvaujančių </w:t>
      </w:r>
      <w:r w:rsidR="009930C7">
        <w:t>Komisijos</w:t>
      </w:r>
      <w:r w:rsidR="00922A10" w:rsidRPr="0044495F">
        <w:t xml:space="preserve"> narių balsų dauguma. Balsams pasiskirsčius po lygiai, lemia </w:t>
      </w:r>
      <w:r w:rsidR="009930C7">
        <w:t>Komisijos</w:t>
      </w:r>
      <w:r w:rsidR="00922A10" w:rsidRPr="0044495F">
        <w:t xml:space="preserve"> pirmininko balsas. </w:t>
      </w:r>
    </w:p>
    <w:p w14:paraId="21B62ECA" w14:textId="3B89CC0B" w:rsidR="00922A10" w:rsidRPr="0044495F" w:rsidRDefault="005454A5" w:rsidP="00922A10">
      <w:pPr>
        <w:ind w:firstLine="540"/>
        <w:jc w:val="both"/>
      </w:pPr>
      <w:r>
        <w:t>16</w:t>
      </w:r>
      <w:r w:rsidR="00922A10" w:rsidRPr="0044495F">
        <w:t>.</w:t>
      </w:r>
      <w:r w:rsidR="00922A10">
        <w:t xml:space="preserve"> </w:t>
      </w:r>
      <w:r w:rsidR="00922A10" w:rsidRPr="0044495F">
        <w:t xml:space="preserve">Prireikus svarstyti klausimus skubos tvarka ir (ar) nesant galimybės surengti posėdžio, </w:t>
      </w:r>
      <w:r w:rsidR="009930C7">
        <w:t>Komisijos</w:t>
      </w:r>
      <w:r w:rsidR="009930C7" w:rsidRPr="0044495F">
        <w:t xml:space="preserve"> </w:t>
      </w:r>
      <w:r w:rsidR="00922A10" w:rsidRPr="0044495F">
        <w:t xml:space="preserve">pirmininko sprendimu </w:t>
      </w:r>
      <w:r w:rsidR="009930C7">
        <w:t>Komisijos</w:t>
      </w:r>
      <w:r w:rsidR="00922A10" w:rsidRPr="0044495F">
        <w:t xml:space="preserve"> </w:t>
      </w:r>
      <w:r w:rsidR="00BF4859">
        <w:t>nutarimai</w:t>
      </w:r>
      <w:r w:rsidR="00922A10" w:rsidRPr="0044495F">
        <w:t xml:space="preserve"> gali būti priimami vadovaujantis visų </w:t>
      </w:r>
      <w:r w:rsidR="009930C7">
        <w:t>Komisijos</w:t>
      </w:r>
      <w:r w:rsidR="009930C7" w:rsidRPr="0044495F">
        <w:t xml:space="preserve"> </w:t>
      </w:r>
      <w:r w:rsidR="00922A10" w:rsidRPr="0044495F">
        <w:t xml:space="preserve">narių apklausos elektroniniu paštu rezultatais. </w:t>
      </w:r>
    </w:p>
    <w:p w14:paraId="652DB381" w14:textId="1362ACE8" w:rsidR="00922A10" w:rsidRPr="0044495F" w:rsidRDefault="005454A5" w:rsidP="00922A10">
      <w:pPr>
        <w:ind w:firstLine="540"/>
        <w:jc w:val="both"/>
      </w:pPr>
      <w:r>
        <w:t>17</w:t>
      </w:r>
      <w:r w:rsidR="00922A10" w:rsidRPr="0044495F">
        <w:t>.</w:t>
      </w:r>
      <w:r w:rsidR="00922A10">
        <w:t xml:space="preserve"> </w:t>
      </w:r>
      <w:r w:rsidR="00922A10" w:rsidRPr="0044495F">
        <w:t xml:space="preserve">Elektroninėmis priemonėmis suformuluotas (-i) svarstomas (-i) klausimas (-ai) kartu su klausimo (-ų) svarstymu susijusiais dokumentais ir kita informacija yra teikiamas (-i) visiems </w:t>
      </w:r>
      <w:r w:rsidR="009930C7">
        <w:t>Komisijos</w:t>
      </w:r>
      <w:r w:rsidR="00922A10" w:rsidRPr="0044495F">
        <w:t xml:space="preserve"> nariams elektroniniu paštu. </w:t>
      </w:r>
      <w:r w:rsidR="009930C7">
        <w:t>Komisijos</w:t>
      </w:r>
      <w:r w:rsidR="00922A10" w:rsidRPr="0044495F">
        <w:t xml:space="preserve"> nariai į jiems pateiktą klausimą privalo atsakyti elektroniniu paštu ne vėliau kaip per 3 (tris) darbo dienas nuo </w:t>
      </w:r>
      <w:r w:rsidR="007361A2">
        <w:t>laiško</w:t>
      </w:r>
      <w:r w:rsidR="00922A10" w:rsidRPr="0044495F">
        <w:t xml:space="preserve"> gavimo dienos. </w:t>
      </w:r>
    </w:p>
    <w:p w14:paraId="254C3794" w14:textId="6EACA324" w:rsidR="00922A10" w:rsidRPr="0044495F" w:rsidRDefault="005454A5" w:rsidP="00922A10">
      <w:pPr>
        <w:ind w:firstLine="540"/>
        <w:jc w:val="both"/>
      </w:pPr>
      <w:r>
        <w:t>18</w:t>
      </w:r>
      <w:r w:rsidR="00922A10" w:rsidRPr="0044495F">
        <w:t>.</w:t>
      </w:r>
      <w:r w:rsidR="00922A10">
        <w:t xml:space="preserve"> </w:t>
      </w:r>
      <w:r w:rsidR="00922A10" w:rsidRPr="0044495F">
        <w:t xml:space="preserve">Nuo klausimo svarstymo apklausos elektroniniu paštu norintis nusišalinti </w:t>
      </w:r>
      <w:r w:rsidR="009930C7">
        <w:t>Komisijos</w:t>
      </w:r>
      <w:r w:rsidR="00922A10" w:rsidRPr="0044495F">
        <w:t xml:space="preserve"> narys apie tai raštu informuoja </w:t>
      </w:r>
      <w:r w:rsidR="009930C7">
        <w:t>Komisijos</w:t>
      </w:r>
      <w:r w:rsidR="009930C7" w:rsidRPr="0044495F">
        <w:t xml:space="preserve"> </w:t>
      </w:r>
      <w:r w:rsidR="00922A10" w:rsidRPr="0044495F">
        <w:t xml:space="preserve">pirmininką ir narius.  </w:t>
      </w:r>
    </w:p>
    <w:p w14:paraId="77FCE8D4" w14:textId="3B543C05" w:rsidR="00922A10" w:rsidRPr="0044495F" w:rsidRDefault="005454A5" w:rsidP="00922A10">
      <w:pPr>
        <w:ind w:firstLine="540"/>
        <w:jc w:val="both"/>
      </w:pPr>
      <w:r>
        <w:t>19</w:t>
      </w:r>
      <w:r w:rsidR="00922A10" w:rsidRPr="0044495F">
        <w:t>.</w:t>
      </w:r>
      <w:r w:rsidR="00922A10">
        <w:t xml:space="preserve"> </w:t>
      </w:r>
      <w:r>
        <w:t>Komisijos nutarimai</w:t>
      </w:r>
      <w:r w:rsidR="00922A10" w:rsidRPr="0044495F">
        <w:t xml:space="preserve"> įforminami protokolais, kuriuos pasirašo </w:t>
      </w:r>
      <w:r w:rsidR="009930C7">
        <w:t>Komisijos</w:t>
      </w:r>
      <w:r w:rsidR="00922A10" w:rsidRPr="0044495F">
        <w:t xml:space="preserve"> pirmininkas (jeigu jo nėra – </w:t>
      </w:r>
      <w:r w:rsidR="009930C7">
        <w:t>Komisijos</w:t>
      </w:r>
      <w:r w:rsidR="00922A10" w:rsidRPr="0044495F">
        <w:t xml:space="preserve"> pirmininko pavaduotojas) ir sekretorius.</w:t>
      </w:r>
    </w:p>
    <w:p w14:paraId="53625A9E" w14:textId="484E5DEF" w:rsidR="00922A10" w:rsidRDefault="00922A10" w:rsidP="00922A10">
      <w:pPr>
        <w:ind w:firstLine="540"/>
        <w:jc w:val="both"/>
      </w:pPr>
    </w:p>
    <w:p w14:paraId="7F3B3916" w14:textId="5D8E235B" w:rsidR="00922A10" w:rsidRPr="001B3613" w:rsidRDefault="00922A10" w:rsidP="00922A10">
      <w:pPr>
        <w:jc w:val="center"/>
        <w:rPr>
          <w:b/>
          <w:bCs/>
        </w:rPr>
      </w:pPr>
      <w:r w:rsidRPr="001B3613">
        <w:rPr>
          <w:b/>
          <w:bCs/>
        </w:rPr>
        <w:t>V</w:t>
      </w:r>
      <w:r>
        <w:rPr>
          <w:b/>
          <w:bCs/>
        </w:rPr>
        <w:t xml:space="preserve"> </w:t>
      </w:r>
      <w:r w:rsidRPr="001B3613">
        <w:rPr>
          <w:b/>
          <w:bCs/>
        </w:rPr>
        <w:t>SKYRIUS</w:t>
      </w:r>
    </w:p>
    <w:p w14:paraId="1E09EB18" w14:textId="77777777" w:rsidR="00922A10" w:rsidRPr="001B3613" w:rsidRDefault="00922A10" w:rsidP="00922A10">
      <w:pPr>
        <w:jc w:val="center"/>
        <w:rPr>
          <w:b/>
          <w:bCs/>
        </w:rPr>
      </w:pPr>
      <w:r w:rsidRPr="001B3613">
        <w:rPr>
          <w:b/>
          <w:bCs/>
        </w:rPr>
        <w:t>BAIGIAMOSIOS NUOSTATOS</w:t>
      </w:r>
    </w:p>
    <w:p w14:paraId="7D8CB2FC" w14:textId="77777777" w:rsidR="00922A10" w:rsidRDefault="00922A10" w:rsidP="00922A10">
      <w:pPr>
        <w:ind w:firstLine="540"/>
        <w:jc w:val="both"/>
      </w:pPr>
    </w:p>
    <w:p w14:paraId="19BB6164" w14:textId="63EC39AE" w:rsidR="00922A10" w:rsidRPr="0044495F" w:rsidRDefault="00BF4859" w:rsidP="00922A10">
      <w:pPr>
        <w:ind w:firstLine="540"/>
        <w:jc w:val="both"/>
      </w:pPr>
      <w:r>
        <w:t>20</w:t>
      </w:r>
      <w:r w:rsidR="00922A10" w:rsidRPr="0044495F">
        <w:t xml:space="preserve">. Nuostatai </w:t>
      </w:r>
      <w:r>
        <w:t>tvirtinami ar</w:t>
      </w:r>
      <w:r w:rsidR="00922A10" w:rsidRPr="0044495F">
        <w:t xml:space="preserve"> keičiami </w:t>
      </w:r>
      <w:r>
        <w:t>S</w:t>
      </w:r>
      <w:r w:rsidR="00922A10">
        <w:t>avivaldybės</w:t>
      </w:r>
      <w:r w:rsidR="00922A10" w:rsidRPr="0044495F">
        <w:t xml:space="preserve"> tarybos sprendimu.</w:t>
      </w:r>
    </w:p>
    <w:p w14:paraId="4493E5E9" w14:textId="77777777" w:rsidR="00922A10" w:rsidRDefault="00922A10" w:rsidP="00922A10">
      <w:pPr>
        <w:jc w:val="center"/>
      </w:pPr>
    </w:p>
    <w:p w14:paraId="78E7F867" w14:textId="77777777" w:rsidR="00922A10" w:rsidRPr="0044495F" w:rsidRDefault="00922A10" w:rsidP="00922A10">
      <w:pPr>
        <w:jc w:val="center"/>
      </w:pPr>
      <w:r w:rsidRPr="0044495F">
        <w:t>__________________________</w:t>
      </w:r>
    </w:p>
    <w:p w14:paraId="2E29305F" w14:textId="587572E5" w:rsidR="0088576D" w:rsidRDefault="0088576D" w:rsidP="00BF76EC">
      <w:pPr>
        <w:ind w:left="-180" w:right="-874" w:firstLine="540"/>
        <w:rPr>
          <w:b/>
        </w:rPr>
      </w:pPr>
    </w:p>
    <w:p w14:paraId="2CC5AE48" w14:textId="36BBD9FF" w:rsidR="00922A10" w:rsidRDefault="00922A10" w:rsidP="00BF76EC">
      <w:pPr>
        <w:ind w:left="-180" w:right="-874" w:firstLine="540"/>
        <w:rPr>
          <w:b/>
        </w:rPr>
      </w:pPr>
    </w:p>
    <w:p w14:paraId="5FA6DD4F" w14:textId="1F84F917" w:rsidR="00922A10" w:rsidRDefault="00922A10" w:rsidP="00BF76EC">
      <w:pPr>
        <w:ind w:left="-180" w:right="-874" w:firstLine="540"/>
        <w:rPr>
          <w:b/>
        </w:rPr>
      </w:pPr>
    </w:p>
    <w:p w14:paraId="4B54B595" w14:textId="0BC6E0E3" w:rsidR="00922A10" w:rsidRDefault="00922A10" w:rsidP="00BF76EC">
      <w:pPr>
        <w:ind w:left="-180" w:right="-874" w:firstLine="540"/>
        <w:rPr>
          <w:b/>
        </w:rPr>
      </w:pPr>
    </w:p>
    <w:p w14:paraId="67AE0A14" w14:textId="1AC58227" w:rsidR="00922A10" w:rsidRDefault="00922A10" w:rsidP="00BF76EC">
      <w:pPr>
        <w:ind w:left="-180" w:right="-874" w:firstLine="540"/>
        <w:rPr>
          <w:b/>
        </w:rPr>
      </w:pPr>
    </w:p>
    <w:p w14:paraId="261EC053" w14:textId="04C505CD" w:rsidR="00922A10" w:rsidRDefault="00922A10" w:rsidP="00BF76EC">
      <w:pPr>
        <w:ind w:left="-180" w:right="-874" w:firstLine="540"/>
        <w:rPr>
          <w:b/>
        </w:rPr>
      </w:pPr>
    </w:p>
    <w:p w14:paraId="157C2E31" w14:textId="5804C16D" w:rsidR="00922A10" w:rsidRDefault="00922A10" w:rsidP="00BF76EC">
      <w:pPr>
        <w:ind w:left="-180" w:right="-874" w:firstLine="540"/>
        <w:rPr>
          <w:b/>
        </w:rPr>
      </w:pPr>
    </w:p>
    <w:p w14:paraId="497D5235" w14:textId="67C78C66" w:rsidR="00922A10" w:rsidRDefault="00922A10" w:rsidP="00BF76EC">
      <w:pPr>
        <w:ind w:left="-180" w:right="-874" w:firstLine="540"/>
        <w:rPr>
          <w:b/>
        </w:rPr>
      </w:pPr>
    </w:p>
    <w:p w14:paraId="6D621A64" w14:textId="679B5966" w:rsidR="00922A10" w:rsidRDefault="00922A10" w:rsidP="00BF76EC">
      <w:pPr>
        <w:ind w:left="-180" w:right="-874" w:firstLine="540"/>
        <w:rPr>
          <w:b/>
        </w:rPr>
      </w:pPr>
    </w:p>
    <w:p w14:paraId="4DC18D9F" w14:textId="1562F85D" w:rsidR="00922A10" w:rsidRDefault="00922A10" w:rsidP="00BF76EC">
      <w:pPr>
        <w:ind w:left="-180" w:right="-874" w:firstLine="540"/>
        <w:rPr>
          <w:b/>
        </w:rPr>
      </w:pPr>
    </w:p>
    <w:p w14:paraId="10DEB4F8" w14:textId="4AD155E0" w:rsidR="00922A10" w:rsidRDefault="00922A10" w:rsidP="00BF76EC">
      <w:pPr>
        <w:ind w:left="-180" w:right="-874" w:firstLine="540"/>
        <w:rPr>
          <w:b/>
        </w:rPr>
      </w:pPr>
    </w:p>
    <w:p w14:paraId="5BD84CAA" w14:textId="0D053E5B" w:rsidR="00922A10" w:rsidRDefault="00922A10" w:rsidP="00BF76EC">
      <w:pPr>
        <w:ind w:left="-180" w:right="-874" w:firstLine="540"/>
        <w:rPr>
          <w:b/>
        </w:rPr>
      </w:pPr>
    </w:p>
    <w:p w14:paraId="30EEAA8B" w14:textId="4F117475" w:rsidR="00922A10" w:rsidRDefault="00922A10" w:rsidP="00BF76EC">
      <w:pPr>
        <w:ind w:left="-180" w:right="-874" w:firstLine="540"/>
        <w:rPr>
          <w:b/>
        </w:rPr>
      </w:pPr>
    </w:p>
    <w:p w14:paraId="7D317CE8" w14:textId="77777777" w:rsidR="004F7178" w:rsidRDefault="004F7178" w:rsidP="004F7178">
      <w:pPr>
        <w:ind w:right="-22" w:firstLine="851"/>
        <w:jc w:val="center"/>
        <w:rPr>
          <w:b/>
        </w:rPr>
      </w:pPr>
      <w:r>
        <w:rPr>
          <w:b/>
        </w:rPr>
        <w:t>AIŠKINAMASIS RAŠTAS</w:t>
      </w:r>
    </w:p>
    <w:p w14:paraId="6E91CCA9" w14:textId="77777777" w:rsidR="004F7178" w:rsidRDefault="004F7178" w:rsidP="004F7178">
      <w:pPr>
        <w:ind w:right="-22" w:firstLine="851"/>
        <w:jc w:val="center"/>
        <w:rPr>
          <w:b/>
        </w:rPr>
      </w:pPr>
    </w:p>
    <w:p w14:paraId="6A655D50" w14:textId="77777777" w:rsidR="004F7178" w:rsidRPr="0088576D" w:rsidRDefault="004F7178" w:rsidP="007C0D7E">
      <w:pPr>
        <w:spacing w:line="360" w:lineRule="auto"/>
        <w:ind w:right="-29" w:firstLine="851"/>
        <w:jc w:val="both"/>
        <w:rPr>
          <w:b/>
        </w:rPr>
      </w:pPr>
      <w:r w:rsidRPr="0088576D">
        <w:rPr>
          <w:b/>
        </w:rPr>
        <w:t>1.</w:t>
      </w:r>
      <w:r w:rsidRPr="0088576D">
        <w:rPr>
          <w:b/>
        </w:rPr>
        <w:tab/>
        <w:t>Sprendimo projekto motyvai, tikslai ir uždaviniai:</w:t>
      </w:r>
    </w:p>
    <w:p w14:paraId="1DDC55B1" w14:textId="21F97C72" w:rsidR="00D96829" w:rsidRDefault="00C036D2" w:rsidP="007C0D7E">
      <w:pPr>
        <w:spacing w:line="360" w:lineRule="auto"/>
        <w:ind w:right="-29" w:firstLine="851"/>
        <w:jc w:val="both"/>
      </w:pPr>
      <w:r>
        <w:t>Siekiant darnios turizmo plėtros Anykščių rajone labai svarbu sutelkti</w:t>
      </w:r>
      <w:r w:rsidR="00DF14A4">
        <w:t xml:space="preserve"> bendradarbiavimui </w:t>
      </w:r>
      <w:r>
        <w:t xml:space="preserve"> viešojo sektoriaus, verslo</w:t>
      </w:r>
      <w:r w:rsidR="00EE3A4A">
        <w:t xml:space="preserve">, nevyriausybinių organizacijų atstovus dirbančius turizmo sektoriuje ir suinteresuotus turizmo plėtra. </w:t>
      </w:r>
    </w:p>
    <w:p w14:paraId="20DCBA5C" w14:textId="642B83AE" w:rsidR="00C036D2" w:rsidRDefault="00BF4859" w:rsidP="007C0D7E">
      <w:pPr>
        <w:spacing w:line="360" w:lineRule="auto"/>
        <w:ind w:right="-29" w:firstLine="851"/>
        <w:jc w:val="both"/>
      </w:pPr>
      <w:r>
        <w:t xml:space="preserve">Šiuo sprendimo projektu, </w:t>
      </w:r>
      <w:r w:rsidR="00EE3A4A">
        <w:t xml:space="preserve">atsižvelgiant į </w:t>
      </w:r>
      <w:r w:rsidR="004D4C1B">
        <w:t xml:space="preserve">rajono strateginius tikslus, </w:t>
      </w:r>
      <w:r w:rsidR="00EE3A4A">
        <w:t>turizmo aktualijas bei komunikacijos</w:t>
      </w:r>
      <w:r w:rsidR="00194D19">
        <w:t xml:space="preserve"> būdus</w:t>
      </w:r>
      <w:r w:rsidR="004D4C1B">
        <w:t xml:space="preserve">, </w:t>
      </w:r>
      <w:r w:rsidR="00C036D2">
        <w:t xml:space="preserve">siekiama išplėsti </w:t>
      </w:r>
      <w:r w:rsidR="00194D19">
        <w:t xml:space="preserve">komisijos funkcijas </w:t>
      </w:r>
      <w:r w:rsidR="00DF14A4">
        <w:t>ir</w:t>
      </w:r>
      <w:r w:rsidR="00194D19">
        <w:t xml:space="preserve"> teises, </w:t>
      </w:r>
      <w:r w:rsidR="00EE3A4A">
        <w:t xml:space="preserve">atstovavimo </w:t>
      </w:r>
      <w:r w:rsidR="00DF14A4">
        <w:t>ir</w:t>
      </w:r>
      <w:r w:rsidR="00EE3A4A">
        <w:t xml:space="preserve"> darbo organizavimo galimybes.</w:t>
      </w:r>
    </w:p>
    <w:p w14:paraId="13500D59" w14:textId="1B32A22C" w:rsidR="0032786F" w:rsidRDefault="00D83E51" w:rsidP="007C0D7E">
      <w:pPr>
        <w:spacing w:line="360" w:lineRule="auto"/>
        <w:ind w:right="-29" w:firstLine="851"/>
        <w:jc w:val="both"/>
      </w:pPr>
      <w:r>
        <w:t xml:space="preserve">Anykščių rajono savivaldybės turizmo komisija </w:t>
      </w:r>
      <w:r w:rsidR="00DF14A4">
        <w:t>2019</w:t>
      </w:r>
      <w:r w:rsidR="00C57C84">
        <w:t xml:space="preserve"> m.</w:t>
      </w:r>
      <w:r w:rsidR="00DF14A4">
        <w:t xml:space="preserve"> gruodžio 18 d.</w:t>
      </w:r>
      <w:r>
        <w:t xml:space="preserve"> svarstė klausimą</w:t>
      </w:r>
      <w:r w:rsidR="004C4A91">
        <w:t xml:space="preserve"> dėl</w:t>
      </w:r>
      <w:r>
        <w:t xml:space="preserve"> </w:t>
      </w:r>
      <w:r w:rsidR="004C4A91">
        <w:t xml:space="preserve"> </w:t>
      </w:r>
      <w:r w:rsidR="00D765FA">
        <w:t xml:space="preserve">Anykščių rajono savivaldybės tarybos </w:t>
      </w:r>
      <w:r w:rsidR="00D765FA" w:rsidRPr="00D83E51">
        <w:t>2016 m. sausio 28 d. sprendim</w:t>
      </w:r>
      <w:r w:rsidR="00D765FA">
        <w:t>u</w:t>
      </w:r>
      <w:r w:rsidR="00D765FA" w:rsidRPr="00D83E51">
        <w:t xml:space="preserve"> Nr. 1-TS-6 „Dėl Anykščių rajono turizmo komisijos sudarymo ir jos nuostatų patvirtinimo“</w:t>
      </w:r>
      <w:r w:rsidR="00D765FA">
        <w:t xml:space="preserve"> </w:t>
      </w:r>
      <w:r w:rsidR="00F2140C">
        <w:t xml:space="preserve">patvirtintų </w:t>
      </w:r>
      <w:r w:rsidR="004C4A91">
        <w:t>nuostatų pakeitimo</w:t>
      </w:r>
      <w:r>
        <w:t xml:space="preserve">. </w:t>
      </w:r>
      <w:r w:rsidR="00F2140C">
        <w:t>K</w:t>
      </w:r>
      <w:r w:rsidR="004C4A91">
        <w:t>omisijos nariai siūlė koreguoti uždavinius ir funkcijas, išplėsti atstovavimo galimybes, atkreipti dėmesį į pirmininko rinkimo</w:t>
      </w:r>
      <w:r w:rsidR="00DF14A4">
        <w:t>/</w:t>
      </w:r>
      <w:r w:rsidR="004C4A91">
        <w:t>skyrimo procedūras, sprendimų priėmimo elektroninėmis priemonėmis galimybes</w:t>
      </w:r>
      <w:r>
        <w:t xml:space="preserve"> ir r</w:t>
      </w:r>
      <w:r w:rsidR="004C4A91">
        <w:t>ekomend</w:t>
      </w:r>
      <w:r w:rsidR="00BF4859">
        <w:t>avo</w:t>
      </w:r>
      <w:r w:rsidR="004C4A91">
        <w:t xml:space="preserve"> Anykščių rajono savivaldybės administracijos Kultūros, turizmo ir komunikacijos skyriui inicijuoti Anykščių rajono savivaldybės turizmo komisijos nuostatų pakeitimą.</w:t>
      </w:r>
      <w:r w:rsidR="002D1031">
        <w:t xml:space="preserve"> 2020</w:t>
      </w:r>
      <w:r w:rsidR="00C57C84">
        <w:t xml:space="preserve"> m.</w:t>
      </w:r>
      <w:r w:rsidR="002D1031">
        <w:t xml:space="preserve"> vasario 19 d. Anykščių rajono savivaldybės turizmo posėdyje buvo vienbalsiai pritarta Turizmo komisijos nuostatų projektui.</w:t>
      </w:r>
    </w:p>
    <w:p w14:paraId="67EA138D" w14:textId="77777777" w:rsidR="004F7178" w:rsidRPr="0088576D" w:rsidRDefault="004F7178" w:rsidP="007C0D7E">
      <w:pPr>
        <w:spacing w:line="360" w:lineRule="auto"/>
        <w:ind w:right="-29" w:firstLine="851"/>
        <w:jc w:val="both"/>
        <w:rPr>
          <w:b/>
        </w:rPr>
      </w:pPr>
      <w:r w:rsidRPr="0088576D">
        <w:rPr>
          <w:b/>
        </w:rPr>
        <w:t>2.</w:t>
      </w:r>
      <w:r w:rsidRPr="0088576D">
        <w:rPr>
          <w:b/>
        </w:rPr>
        <w:tab/>
        <w:t>Teisinis reglamentavimas:</w:t>
      </w:r>
    </w:p>
    <w:p w14:paraId="19FCEA02" w14:textId="7E17994E" w:rsidR="004F7178" w:rsidRDefault="004F7178" w:rsidP="007C0D7E">
      <w:pPr>
        <w:spacing w:line="360" w:lineRule="auto"/>
        <w:ind w:right="-29" w:firstLine="851"/>
        <w:jc w:val="both"/>
      </w:pPr>
      <w:r w:rsidRPr="000211D6">
        <w:t xml:space="preserve">Lietuvos Respublikos vietos </w:t>
      </w:r>
      <w:r>
        <w:t>savivaldos įstatymas</w:t>
      </w:r>
      <w:r w:rsidR="00A96EB0">
        <w:t>.</w:t>
      </w:r>
    </w:p>
    <w:p w14:paraId="16AA03C7" w14:textId="77777777" w:rsidR="004F7178" w:rsidRPr="0088576D" w:rsidRDefault="004F7178" w:rsidP="007C0D7E">
      <w:pPr>
        <w:spacing w:line="360" w:lineRule="auto"/>
        <w:ind w:right="-29" w:firstLine="851"/>
        <w:jc w:val="both"/>
        <w:rPr>
          <w:b/>
        </w:rPr>
      </w:pPr>
      <w:r w:rsidRPr="0088576D">
        <w:rPr>
          <w:b/>
        </w:rPr>
        <w:t>3.</w:t>
      </w:r>
      <w:r w:rsidRPr="0088576D">
        <w:rPr>
          <w:b/>
        </w:rPr>
        <w:tab/>
        <w:t>Ekonominis – socialinis pagrindimas:</w:t>
      </w:r>
    </w:p>
    <w:p w14:paraId="25BBADCB" w14:textId="5FA7346C" w:rsidR="004D4C1B" w:rsidRDefault="004F7178" w:rsidP="007C0D7E">
      <w:pPr>
        <w:spacing w:line="360" w:lineRule="auto"/>
        <w:ind w:right="-29" w:firstLine="851"/>
        <w:jc w:val="both"/>
      </w:pPr>
      <w:r w:rsidRPr="003200BE">
        <w:t xml:space="preserve">Anykščių rajono savivaldybės ilgalaikiuose </w:t>
      </w:r>
      <w:r w:rsidR="00DF14A4">
        <w:t xml:space="preserve">ir </w:t>
      </w:r>
      <w:r w:rsidRPr="003200BE">
        <w:t>trumpalaikiuose planavimo dokumentuose</w:t>
      </w:r>
      <w:r w:rsidR="007A13D0">
        <w:t xml:space="preserve"> numatyta, kad</w:t>
      </w:r>
      <w:r w:rsidRPr="003200BE">
        <w:t xml:space="preserve"> </w:t>
      </w:r>
      <w:r w:rsidR="007A13D0" w:rsidRPr="007A13D0">
        <w:t>kultūrinio turizmo vystymas ir kurortinė plėtra</w:t>
      </w:r>
      <w:r w:rsidR="007A13D0">
        <w:t xml:space="preserve"> </w:t>
      </w:r>
      <w:r w:rsidRPr="003200BE">
        <w:t>yra vienas iš</w:t>
      </w:r>
      <w:r w:rsidR="007A13D0">
        <w:t xml:space="preserve"> </w:t>
      </w:r>
      <w:r w:rsidRPr="003200BE">
        <w:t xml:space="preserve">prioritetų. </w:t>
      </w:r>
      <w:r>
        <w:t>Svarbu,</w:t>
      </w:r>
      <w:r w:rsidRPr="003200BE">
        <w:t xml:space="preserve"> kad turizmo politikos formavim</w:t>
      </w:r>
      <w:r w:rsidR="007A13D0">
        <w:t>e</w:t>
      </w:r>
      <w:r w:rsidRPr="003200BE">
        <w:t xml:space="preserve"> </w:t>
      </w:r>
      <w:r w:rsidR="00310C46">
        <w:t xml:space="preserve">kartu </w:t>
      </w:r>
      <w:r w:rsidRPr="003200BE">
        <w:t>dalyvautų</w:t>
      </w:r>
      <w:r w:rsidR="00310C46">
        <w:t xml:space="preserve"> </w:t>
      </w:r>
      <w:r w:rsidR="004D4C1B">
        <w:t xml:space="preserve">Anykščių rajono </w:t>
      </w:r>
      <w:r w:rsidR="00DF14A4">
        <w:t>vietos valdžios, biudžetinių, viešųjų įstaigų, kurių savininkė ar dalininkė yra Savivaldybė, verslo subjektų, nevyriausybinių organizacijų atstovai, kiti Anykščių rajono turizmo plėtra suinteresuoti asmenys</w:t>
      </w:r>
      <w:r w:rsidR="0032786F">
        <w:t>.</w:t>
      </w:r>
      <w:r w:rsidR="00310C46">
        <w:t xml:space="preserve"> </w:t>
      </w:r>
      <w:r w:rsidR="0032786F">
        <w:t>P</w:t>
      </w:r>
      <w:r w:rsidR="00EB7533">
        <w:t>asitelkiant</w:t>
      </w:r>
      <w:r w:rsidR="00310C46">
        <w:t xml:space="preserve"> savo patirtį</w:t>
      </w:r>
      <w:r w:rsidR="0032786F">
        <w:t xml:space="preserve"> </w:t>
      </w:r>
      <w:r w:rsidR="00310C46">
        <w:t>bei išorės ekspertus</w:t>
      </w:r>
      <w:r w:rsidR="00EB7533">
        <w:t>,</w:t>
      </w:r>
      <w:r w:rsidR="00310C46">
        <w:t xml:space="preserve"> Komisija</w:t>
      </w:r>
      <w:r w:rsidR="00EB7533">
        <w:t xml:space="preserve"> </w:t>
      </w:r>
      <w:r w:rsidR="00310C46">
        <w:t>prisidėt</w:t>
      </w:r>
      <w:r w:rsidR="00EB7533">
        <w:t>ų</w:t>
      </w:r>
      <w:r w:rsidR="00310C46">
        <w:t xml:space="preserve"> prie Anykščių rajono darnios </w:t>
      </w:r>
      <w:r w:rsidR="00EB7533">
        <w:t xml:space="preserve">turizmo </w:t>
      </w:r>
      <w:r w:rsidR="0032786F">
        <w:t xml:space="preserve">ir kurortinės </w:t>
      </w:r>
      <w:r w:rsidR="00310C46">
        <w:t>plėtros</w:t>
      </w:r>
      <w:r w:rsidR="00EB7533">
        <w:t>.</w:t>
      </w:r>
      <w:r w:rsidR="00DF14A4" w:rsidRPr="00DF14A4">
        <w:t xml:space="preserve"> </w:t>
      </w:r>
    </w:p>
    <w:p w14:paraId="3084E0E2" w14:textId="77777777" w:rsidR="004F7178" w:rsidRPr="0088576D" w:rsidRDefault="004F7178" w:rsidP="007C0D7E">
      <w:pPr>
        <w:spacing w:line="360" w:lineRule="auto"/>
        <w:ind w:right="-29" w:firstLine="851"/>
        <w:jc w:val="both"/>
        <w:rPr>
          <w:b/>
        </w:rPr>
      </w:pPr>
      <w:r w:rsidRPr="0088576D">
        <w:rPr>
          <w:b/>
        </w:rPr>
        <w:t>4.</w:t>
      </w:r>
      <w:r w:rsidRPr="0088576D">
        <w:rPr>
          <w:b/>
        </w:rPr>
        <w:tab/>
        <w:t>Galimos teigiamos ir neigiamos pasekmės, pasiūlymai, kokių teisėtų priemonių reikėtų imtis, siekiant išvengti neigiamų pasekmių:</w:t>
      </w:r>
    </w:p>
    <w:p w14:paraId="299DA6E9" w14:textId="6BBD2584" w:rsidR="004C4A91" w:rsidRPr="004C4A91" w:rsidRDefault="00DF14A4" w:rsidP="007C0D7E">
      <w:pPr>
        <w:spacing w:line="360" w:lineRule="auto"/>
        <w:ind w:right="-29" w:firstLine="851"/>
        <w:jc w:val="both"/>
        <w:rPr>
          <w:bCs/>
        </w:rPr>
      </w:pPr>
      <w:r>
        <w:rPr>
          <w:bCs/>
        </w:rPr>
        <w:t>Nėra</w:t>
      </w:r>
      <w:r w:rsidR="006929B3">
        <w:rPr>
          <w:bCs/>
        </w:rPr>
        <w:t>.</w:t>
      </w:r>
    </w:p>
    <w:p w14:paraId="2018F45D" w14:textId="77777777" w:rsidR="004C4A91" w:rsidRPr="004C4A91" w:rsidRDefault="004C4A91" w:rsidP="007C0D7E">
      <w:pPr>
        <w:spacing w:line="360" w:lineRule="auto"/>
        <w:ind w:right="-29" w:firstLine="851"/>
        <w:jc w:val="both"/>
        <w:rPr>
          <w:b/>
        </w:rPr>
      </w:pPr>
      <w:r w:rsidRPr="004C4A91">
        <w:rPr>
          <w:b/>
        </w:rPr>
        <w:t>5.</w:t>
      </w:r>
      <w:r w:rsidRPr="004C4A91">
        <w:rPr>
          <w:b/>
        </w:rPr>
        <w:tab/>
        <w:t>Priemonės sprendimo projekto įgyvendinimui:</w:t>
      </w:r>
    </w:p>
    <w:p w14:paraId="74B40E0C" w14:textId="786364B4" w:rsidR="004F7178" w:rsidRPr="004C4A91" w:rsidRDefault="004C4A91" w:rsidP="007C0D7E">
      <w:pPr>
        <w:spacing w:line="360" w:lineRule="auto"/>
        <w:ind w:right="-29" w:firstLine="851"/>
        <w:jc w:val="both"/>
        <w:rPr>
          <w:bCs/>
        </w:rPr>
      </w:pPr>
      <w:r w:rsidRPr="004C4A91">
        <w:rPr>
          <w:bCs/>
        </w:rPr>
        <w:t>Priimti teigiamą sprendimą šiuo klausimu.</w:t>
      </w:r>
    </w:p>
    <w:p w14:paraId="5D3B9886" w14:textId="77777777" w:rsidR="004F7178" w:rsidRPr="0088576D" w:rsidRDefault="004F7178" w:rsidP="007C0D7E">
      <w:pPr>
        <w:spacing w:line="360" w:lineRule="auto"/>
        <w:ind w:right="-29" w:firstLine="851"/>
        <w:jc w:val="both"/>
        <w:rPr>
          <w:b/>
        </w:rPr>
      </w:pPr>
      <w:r w:rsidRPr="0088576D">
        <w:rPr>
          <w:b/>
        </w:rPr>
        <w:t>6.</w:t>
      </w:r>
      <w:r w:rsidRPr="0088576D">
        <w:rPr>
          <w:b/>
        </w:rPr>
        <w:tab/>
        <w:t>Lėšų poreikis ir finansavimo šaltiniai (esant galimybei, nurodomos preliminarios sumos, išlaidų sąmatos, skaičiavimai):</w:t>
      </w:r>
    </w:p>
    <w:p w14:paraId="52573BDF" w14:textId="525526CC" w:rsidR="004F7178" w:rsidRPr="00DF14A4" w:rsidRDefault="00DF14A4" w:rsidP="007C0D7E">
      <w:pPr>
        <w:spacing w:line="360" w:lineRule="auto"/>
        <w:ind w:right="-29" w:firstLine="851"/>
        <w:jc w:val="both"/>
        <w:rPr>
          <w:bCs/>
        </w:rPr>
      </w:pPr>
      <w:r w:rsidRPr="00DF14A4">
        <w:rPr>
          <w:bCs/>
        </w:rPr>
        <w:t>Nėra</w:t>
      </w:r>
      <w:r w:rsidR="006929B3">
        <w:rPr>
          <w:bCs/>
        </w:rPr>
        <w:t>.</w:t>
      </w:r>
    </w:p>
    <w:p w14:paraId="77A0C921" w14:textId="77777777" w:rsidR="004F7178" w:rsidRPr="0088576D" w:rsidRDefault="004F7178" w:rsidP="007C0D7E">
      <w:pPr>
        <w:spacing w:line="360" w:lineRule="auto"/>
        <w:ind w:right="-29" w:firstLine="851"/>
        <w:jc w:val="both"/>
        <w:rPr>
          <w:b/>
        </w:rPr>
      </w:pPr>
      <w:r w:rsidRPr="0088576D">
        <w:rPr>
          <w:b/>
        </w:rPr>
        <w:t>7.</w:t>
      </w:r>
      <w:r w:rsidRPr="0088576D">
        <w:rPr>
          <w:b/>
        </w:rPr>
        <w:tab/>
        <w:t>Specialistų vertinimai ir išvados:</w:t>
      </w:r>
    </w:p>
    <w:p w14:paraId="6E50DF23" w14:textId="27BE450A" w:rsidR="004F7178" w:rsidRPr="00DF14A4" w:rsidRDefault="00DF14A4" w:rsidP="007C0D7E">
      <w:pPr>
        <w:spacing w:line="360" w:lineRule="auto"/>
        <w:ind w:right="-29" w:firstLine="851"/>
        <w:jc w:val="both"/>
        <w:rPr>
          <w:bCs/>
        </w:rPr>
      </w:pPr>
      <w:r w:rsidRPr="00DF14A4">
        <w:rPr>
          <w:bCs/>
        </w:rPr>
        <w:lastRenderedPageBreak/>
        <w:t>Nėra</w:t>
      </w:r>
      <w:r w:rsidR="006929B3">
        <w:rPr>
          <w:bCs/>
        </w:rPr>
        <w:t>.</w:t>
      </w:r>
    </w:p>
    <w:p w14:paraId="2F8D2E23" w14:textId="77777777" w:rsidR="004F7178" w:rsidRPr="0088576D" w:rsidRDefault="004F7178" w:rsidP="007C0D7E">
      <w:pPr>
        <w:spacing w:line="360" w:lineRule="auto"/>
        <w:ind w:right="-29" w:firstLine="851"/>
        <w:jc w:val="both"/>
        <w:rPr>
          <w:b/>
        </w:rPr>
      </w:pPr>
      <w:r w:rsidRPr="0088576D">
        <w:rPr>
          <w:b/>
        </w:rPr>
        <w:t>8.</w:t>
      </w:r>
      <w:r w:rsidRPr="0088576D">
        <w:rPr>
          <w:b/>
        </w:rPr>
        <w:tab/>
        <w:t>Informacija apie atliktą antikorupcinį vertinimą:</w:t>
      </w:r>
    </w:p>
    <w:p w14:paraId="562FC842" w14:textId="496B5DCF" w:rsidR="004F7178" w:rsidRPr="00DF14A4" w:rsidRDefault="00DF14A4" w:rsidP="007C0D7E">
      <w:pPr>
        <w:spacing w:line="360" w:lineRule="auto"/>
        <w:ind w:right="-29" w:firstLine="851"/>
        <w:jc w:val="both"/>
        <w:rPr>
          <w:bCs/>
        </w:rPr>
      </w:pPr>
      <w:r w:rsidRPr="00DF14A4">
        <w:rPr>
          <w:bCs/>
        </w:rPr>
        <w:t>Nėra</w:t>
      </w:r>
      <w:r w:rsidR="006929B3">
        <w:rPr>
          <w:bCs/>
        </w:rPr>
        <w:t>.</w:t>
      </w:r>
    </w:p>
    <w:p w14:paraId="02227A20" w14:textId="77777777" w:rsidR="004F7178" w:rsidRPr="0088576D" w:rsidRDefault="004F7178" w:rsidP="007C0D7E">
      <w:pPr>
        <w:spacing w:line="360" w:lineRule="auto"/>
        <w:ind w:right="-29" w:firstLine="851"/>
        <w:jc w:val="both"/>
        <w:rPr>
          <w:b/>
        </w:rPr>
      </w:pPr>
      <w:r w:rsidRPr="0088576D">
        <w:rPr>
          <w:b/>
        </w:rPr>
        <w:t>9.</w:t>
      </w:r>
      <w:r w:rsidRPr="0088576D">
        <w:rPr>
          <w:b/>
        </w:rPr>
        <w:tab/>
        <w:t>Informacija apie teisinio reguliavimo poveikio vertinimą:</w:t>
      </w:r>
    </w:p>
    <w:p w14:paraId="7FB3D18C" w14:textId="36FAAB7C" w:rsidR="004F7178" w:rsidRPr="00DF14A4" w:rsidRDefault="00DF14A4" w:rsidP="007C0D7E">
      <w:pPr>
        <w:spacing w:line="360" w:lineRule="auto"/>
        <w:ind w:right="-29" w:firstLine="851"/>
        <w:jc w:val="both"/>
        <w:rPr>
          <w:bCs/>
        </w:rPr>
      </w:pPr>
      <w:r w:rsidRPr="00DF14A4">
        <w:rPr>
          <w:bCs/>
        </w:rPr>
        <w:t>Nėra</w:t>
      </w:r>
      <w:r w:rsidR="006929B3">
        <w:rPr>
          <w:bCs/>
        </w:rPr>
        <w:t>.</w:t>
      </w:r>
    </w:p>
    <w:p w14:paraId="307AE358" w14:textId="77777777" w:rsidR="004F7178" w:rsidRPr="0088576D" w:rsidRDefault="004F7178" w:rsidP="007C0D7E">
      <w:pPr>
        <w:spacing w:line="360" w:lineRule="auto"/>
        <w:ind w:right="-29" w:firstLine="851"/>
        <w:jc w:val="both"/>
        <w:rPr>
          <w:b/>
        </w:rPr>
      </w:pPr>
      <w:r w:rsidRPr="0088576D">
        <w:rPr>
          <w:b/>
        </w:rPr>
        <w:t>10.</w:t>
      </w:r>
      <w:r w:rsidRPr="0088576D">
        <w:rPr>
          <w:b/>
        </w:rPr>
        <w:tab/>
        <w:t>Informacija apie administracinės naštos mažinimo vertinimą:</w:t>
      </w:r>
    </w:p>
    <w:p w14:paraId="75707EB5" w14:textId="4991935B" w:rsidR="004F7178" w:rsidRPr="00DF14A4" w:rsidRDefault="00DF14A4" w:rsidP="007C0D7E">
      <w:pPr>
        <w:spacing w:line="360" w:lineRule="auto"/>
        <w:ind w:right="-29" w:firstLine="851"/>
        <w:jc w:val="both"/>
        <w:rPr>
          <w:bCs/>
        </w:rPr>
      </w:pPr>
      <w:r w:rsidRPr="00DF14A4">
        <w:rPr>
          <w:bCs/>
        </w:rPr>
        <w:t>Nėra</w:t>
      </w:r>
      <w:r w:rsidR="006929B3">
        <w:rPr>
          <w:bCs/>
        </w:rPr>
        <w:t>.</w:t>
      </w:r>
    </w:p>
    <w:p w14:paraId="77B9DA7D" w14:textId="77777777" w:rsidR="004F7178" w:rsidRPr="0088576D" w:rsidRDefault="004F7178" w:rsidP="007C0D7E">
      <w:pPr>
        <w:spacing w:line="360" w:lineRule="auto"/>
        <w:ind w:right="-29" w:firstLine="851"/>
        <w:jc w:val="both"/>
        <w:rPr>
          <w:b/>
        </w:rPr>
      </w:pPr>
      <w:r w:rsidRPr="0088576D">
        <w:rPr>
          <w:b/>
        </w:rPr>
        <w:t>11.</w:t>
      </w:r>
      <w:r w:rsidRPr="0088576D">
        <w:rPr>
          <w:b/>
        </w:rPr>
        <w:tab/>
        <w:t>Kiti paaiškinimai:</w:t>
      </w:r>
    </w:p>
    <w:p w14:paraId="2FFFED9D" w14:textId="49E2E2A3" w:rsidR="004F7178" w:rsidRPr="000F1033" w:rsidRDefault="000F1033" w:rsidP="007C0D7E">
      <w:pPr>
        <w:spacing w:line="360" w:lineRule="auto"/>
        <w:ind w:right="-29" w:firstLine="851"/>
        <w:jc w:val="both"/>
        <w:rPr>
          <w:bCs/>
        </w:rPr>
      </w:pPr>
      <w:r w:rsidRPr="000F1033">
        <w:rPr>
          <w:bCs/>
        </w:rPr>
        <w:t>Anykščių rajono savivaldybės turizmo komisijos posėdžio protokolo išrašas.</w:t>
      </w:r>
    </w:p>
    <w:p w14:paraId="084B71C9" w14:textId="77777777" w:rsidR="004F7178" w:rsidRPr="0088576D" w:rsidRDefault="004F7178" w:rsidP="007C0D7E">
      <w:pPr>
        <w:spacing w:line="360" w:lineRule="auto"/>
        <w:ind w:right="-29" w:firstLine="851"/>
        <w:jc w:val="both"/>
        <w:rPr>
          <w:b/>
        </w:rPr>
      </w:pPr>
      <w:r w:rsidRPr="0088576D">
        <w:rPr>
          <w:b/>
        </w:rPr>
        <w:t>12.</w:t>
      </w:r>
      <w:r w:rsidRPr="0088576D">
        <w:rPr>
          <w:b/>
        </w:rPr>
        <w:tab/>
        <w:t xml:space="preserve"> Sprendimo vykdytojai, įgyvendinimo (vykdymo) terminai:</w:t>
      </w:r>
    </w:p>
    <w:p w14:paraId="5158E603" w14:textId="65B66823" w:rsidR="004F7178" w:rsidRDefault="004F7178" w:rsidP="007C0D7E">
      <w:pPr>
        <w:spacing w:line="360" w:lineRule="auto"/>
        <w:ind w:right="-29" w:firstLine="851"/>
        <w:jc w:val="both"/>
        <w:rPr>
          <w:iCs/>
        </w:rPr>
      </w:pPr>
      <w:r w:rsidRPr="002B1D30">
        <w:t>Anykščių rajono savivaldybės administracija, Anykščių rajono savivaldybės turizmo komisija</w:t>
      </w:r>
      <w:r w:rsidRPr="00047A4A">
        <w:t xml:space="preserve"> </w:t>
      </w:r>
      <w:r w:rsidRPr="00047A4A">
        <w:rPr>
          <w:iCs/>
        </w:rPr>
        <w:t>Anykščių rajono savivaldybės taryb</w:t>
      </w:r>
      <w:r w:rsidR="006E16B8">
        <w:rPr>
          <w:iCs/>
        </w:rPr>
        <w:t>os</w:t>
      </w:r>
      <w:r w:rsidRPr="00047A4A">
        <w:rPr>
          <w:iCs/>
        </w:rPr>
        <w:t xml:space="preserve"> kadencijos laikotarpiui.</w:t>
      </w:r>
    </w:p>
    <w:p w14:paraId="5A7CF18E" w14:textId="56A13830" w:rsidR="004F7178" w:rsidRPr="00037923" w:rsidRDefault="00037923" w:rsidP="007C0D7E">
      <w:pPr>
        <w:spacing w:line="360" w:lineRule="auto"/>
        <w:ind w:right="-29" w:firstLine="851"/>
        <w:jc w:val="both"/>
        <w:rPr>
          <w:b/>
        </w:rPr>
      </w:pPr>
      <w:r>
        <w:rPr>
          <w:b/>
        </w:rPr>
        <w:t xml:space="preserve">13. </w:t>
      </w:r>
      <w:r w:rsidR="004F7178" w:rsidRPr="00037923">
        <w:rPr>
          <w:b/>
        </w:rPr>
        <w:t>Projekto iniciatorius, rengėjas ir/ar pranešėjas:</w:t>
      </w:r>
    </w:p>
    <w:p w14:paraId="7B1D2424" w14:textId="77777777" w:rsidR="007C0D7E" w:rsidRDefault="007C0D7E" w:rsidP="007C0D7E">
      <w:pPr>
        <w:spacing w:line="360" w:lineRule="auto"/>
        <w:ind w:right="-29" w:firstLine="851"/>
        <w:jc w:val="both"/>
      </w:pPr>
      <w:r>
        <w:t xml:space="preserve">Projekto iniciatorius – </w:t>
      </w:r>
      <w:r w:rsidRPr="00A771BD">
        <w:rPr>
          <w:rFonts w:eastAsia="Times New Roman"/>
          <w:lang w:eastAsia="lt-LT"/>
        </w:rPr>
        <w:t>Kultūros, turizmo ir komunikacijos skyri</w:t>
      </w:r>
      <w:r>
        <w:rPr>
          <w:rFonts w:eastAsia="Times New Roman"/>
          <w:lang w:eastAsia="lt-LT"/>
        </w:rPr>
        <w:t>us.</w:t>
      </w:r>
    </w:p>
    <w:p w14:paraId="36A0E0AA" w14:textId="50698AB7" w:rsidR="007C0D7E" w:rsidRPr="00A771BD" w:rsidRDefault="00DE5971" w:rsidP="007C0D7E">
      <w:pPr>
        <w:spacing w:line="360" w:lineRule="auto"/>
        <w:ind w:right="-29" w:firstLine="851"/>
        <w:jc w:val="both"/>
      </w:pPr>
      <w:r w:rsidRPr="00DE5971">
        <w:t>Rengėja ir</w:t>
      </w:r>
      <w:r>
        <w:t xml:space="preserve"> p</w:t>
      </w:r>
      <w:r w:rsidR="007C0D7E" w:rsidRPr="00A771BD">
        <w:t xml:space="preserve">ranešėja </w:t>
      </w:r>
      <w:bookmarkStart w:id="6" w:name="_Hlk32308653"/>
      <w:r w:rsidR="007C0D7E" w:rsidRPr="00A771BD">
        <w:t xml:space="preserve">– </w:t>
      </w:r>
      <w:r w:rsidR="007C0D7E" w:rsidRPr="00A771BD">
        <w:rPr>
          <w:rFonts w:eastAsia="Times New Roman"/>
          <w:lang w:eastAsia="lt-LT"/>
        </w:rPr>
        <w:t xml:space="preserve">Kultūros, turizmo ir komunikacijos skyriaus </w:t>
      </w:r>
      <w:bookmarkEnd w:id="6"/>
      <w:r w:rsidR="007C0D7E">
        <w:rPr>
          <w:rFonts w:eastAsia="Times New Roman"/>
          <w:lang w:eastAsia="lt-LT"/>
        </w:rPr>
        <w:t xml:space="preserve">vyriausioji specialistė, atliekanti skyriaus </w:t>
      </w:r>
      <w:r w:rsidR="007C0D7E" w:rsidRPr="00A771BD">
        <w:rPr>
          <w:rFonts w:eastAsia="Times New Roman"/>
          <w:lang w:eastAsia="lt-LT"/>
        </w:rPr>
        <w:t>vedėj</w:t>
      </w:r>
      <w:r w:rsidR="007C0D7E">
        <w:rPr>
          <w:rFonts w:eastAsia="Times New Roman"/>
          <w:lang w:eastAsia="lt-LT"/>
        </w:rPr>
        <w:t xml:space="preserve">o funkcijas </w:t>
      </w:r>
      <w:r w:rsidR="007C0D7E" w:rsidRPr="00A771BD">
        <w:t>Audronė Pajarskienė.</w:t>
      </w:r>
    </w:p>
    <w:p w14:paraId="32D6DE71" w14:textId="77777777" w:rsidR="004F7178" w:rsidRDefault="004F7178" w:rsidP="007C0D7E">
      <w:pPr>
        <w:spacing w:line="360" w:lineRule="auto"/>
        <w:ind w:right="-29"/>
        <w:jc w:val="both"/>
        <w:rPr>
          <w:b/>
        </w:rPr>
      </w:pPr>
    </w:p>
    <w:p w14:paraId="78205915" w14:textId="77777777" w:rsidR="004F7178" w:rsidRDefault="004F7178" w:rsidP="007C0D7E">
      <w:pPr>
        <w:spacing w:line="360" w:lineRule="auto"/>
        <w:ind w:right="-29"/>
        <w:jc w:val="both"/>
        <w:rPr>
          <w:b/>
        </w:rPr>
      </w:pPr>
    </w:p>
    <w:p w14:paraId="0C067823" w14:textId="77777777" w:rsidR="004F7178" w:rsidRPr="0088576D" w:rsidRDefault="004F7178" w:rsidP="007C0D7E">
      <w:pPr>
        <w:spacing w:line="360" w:lineRule="auto"/>
        <w:ind w:right="-29"/>
        <w:jc w:val="both"/>
        <w:rPr>
          <w:b/>
        </w:rPr>
      </w:pPr>
    </w:p>
    <w:p w14:paraId="6F3B93C7" w14:textId="77777777" w:rsidR="0088576D" w:rsidRPr="0088576D" w:rsidRDefault="0088576D" w:rsidP="007C0D7E">
      <w:pPr>
        <w:spacing w:line="360" w:lineRule="auto"/>
        <w:ind w:right="-29" w:firstLine="851"/>
        <w:jc w:val="center"/>
        <w:rPr>
          <w:b/>
        </w:rPr>
      </w:pPr>
    </w:p>
    <w:sectPr w:rsidR="0088576D" w:rsidRPr="0088576D" w:rsidSect="000238BB">
      <w:pgSz w:w="11906" w:h="16838" w:code="9"/>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A13CBA"/>
    <w:multiLevelType w:val="hybridMultilevel"/>
    <w:tmpl w:val="E7E6E0B6"/>
    <w:lvl w:ilvl="0" w:tplc="1400B60E">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4B7C1A0B"/>
    <w:multiLevelType w:val="hybridMultilevel"/>
    <w:tmpl w:val="E15E7002"/>
    <w:lvl w:ilvl="0" w:tplc="7ED8A834">
      <w:start w:val="1"/>
      <w:numFmt w:val="decimal"/>
      <w:lvlText w:val="%1."/>
      <w:lvlJc w:val="left"/>
      <w:pPr>
        <w:ind w:left="1170" w:hanging="360"/>
      </w:pPr>
      <w:rPr>
        <w:rFonts w:ascii="Times New Roman" w:eastAsia="Times New Roman" w:hAnsi="Times New Roman" w:cs="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53633841"/>
    <w:multiLevelType w:val="hybridMultilevel"/>
    <w:tmpl w:val="4394EE2C"/>
    <w:lvl w:ilvl="0" w:tplc="B78ADDF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594B4E24"/>
    <w:multiLevelType w:val="hybridMultilevel"/>
    <w:tmpl w:val="4196AD34"/>
    <w:lvl w:ilvl="0" w:tplc="37F63FD0">
      <w:start w:val="1"/>
      <w:numFmt w:val="decimal"/>
      <w:lvlText w:val="%1."/>
      <w:lvlJc w:val="left"/>
      <w:pPr>
        <w:ind w:left="1211" w:hanging="360"/>
      </w:pPr>
      <w:rPr>
        <w:rFonts w:ascii="Times New Roman" w:eastAsia="Times New Roman" w:hAnsi="Times New Roman" w:cs="Times New Roman"/>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4" w15:restartNumberingAfterBreak="0">
    <w:nsid w:val="5A497431"/>
    <w:multiLevelType w:val="hybridMultilevel"/>
    <w:tmpl w:val="ECE4AF56"/>
    <w:lvl w:ilvl="0" w:tplc="F2C2C28E">
      <w:start w:val="1"/>
      <w:numFmt w:val="decimal"/>
      <w:lvlText w:val="%1."/>
      <w:lvlJc w:val="left"/>
      <w:pPr>
        <w:ind w:left="1170" w:hanging="81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0866D1"/>
    <w:multiLevelType w:val="hybridMultilevel"/>
    <w:tmpl w:val="087CD230"/>
    <w:lvl w:ilvl="0" w:tplc="C640083A">
      <w:start w:val="2017"/>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7E0A2C9B"/>
    <w:multiLevelType w:val="hybridMultilevel"/>
    <w:tmpl w:val="0480FC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F246E"/>
    <w:rsid w:val="00010026"/>
    <w:rsid w:val="000211D6"/>
    <w:rsid w:val="000238BB"/>
    <w:rsid w:val="00033CCC"/>
    <w:rsid w:val="00037923"/>
    <w:rsid w:val="000408A4"/>
    <w:rsid w:val="00043880"/>
    <w:rsid w:val="000B716F"/>
    <w:rsid w:val="000E6827"/>
    <w:rsid w:val="000F1033"/>
    <w:rsid w:val="00112338"/>
    <w:rsid w:val="00112BDF"/>
    <w:rsid w:val="00160804"/>
    <w:rsid w:val="00194D19"/>
    <w:rsid w:val="001C0EA9"/>
    <w:rsid w:val="00227D12"/>
    <w:rsid w:val="002A2809"/>
    <w:rsid w:val="002A5719"/>
    <w:rsid w:val="002B1D30"/>
    <w:rsid w:val="002B4160"/>
    <w:rsid w:val="002C1157"/>
    <w:rsid w:val="002C3700"/>
    <w:rsid w:val="002D1031"/>
    <w:rsid w:val="00310C46"/>
    <w:rsid w:val="00322C73"/>
    <w:rsid w:val="0032786F"/>
    <w:rsid w:val="0034026D"/>
    <w:rsid w:val="00384B1A"/>
    <w:rsid w:val="003A0066"/>
    <w:rsid w:val="003E3E89"/>
    <w:rsid w:val="003E4B51"/>
    <w:rsid w:val="003F4B2A"/>
    <w:rsid w:val="00482A20"/>
    <w:rsid w:val="004830FB"/>
    <w:rsid w:val="004A656C"/>
    <w:rsid w:val="004C266E"/>
    <w:rsid w:val="004C4A91"/>
    <w:rsid w:val="004D4C1B"/>
    <w:rsid w:val="004E0142"/>
    <w:rsid w:val="004E6D78"/>
    <w:rsid w:val="004F7178"/>
    <w:rsid w:val="005149F0"/>
    <w:rsid w:val="00522050"/>
    <w:rsid w:val="00542D00"/>
    <w:rsid w:val="005454A5"/>
    <w:rsid w:val="00551247"/>
    <w:rsid w:val="00563FEC"/>
    <w:rsid w:val="00595DBE"/>
    <w:rsid w:val="005A090E"/>
    <w:rsid w:val="005F2956"/>
    <w:rsid w:val="00626121"/>
    <w:rsid w:val="00663D8F"/>
    <w:rsid w:val="006711B2"/>
    <w:rsid w:val="00672826"/>
    <w:rsid w:val="00680F2E"/>
    <w:rsid w:val="006929B3"/>
    <w:rsid w:val="006A1CAE"/>
    <w:rsid w:val="006E0DC9"/>
    <w:rsid w:val="006E1230"/>
    <w:rsid w:val="006E1561"/>
    <w:rsid w:val="006E16B8"/>
    <w:rsid w:val="006E1C5D"/>
    <w:rsid w:val="006E59E5"/>
    <w:rsid w:val="00712D4C"/>
    <w:rsid w:val="007146E1"/>
    <w:rsid w:val="0072145E"/>
    <w:rsid w:val="0072528D"/>
    <w:rsid w:val="007361A2"/>
    <w:rsid w:val="007450F1"/>
    <w:rsid w:val="0075647D"/>
    <w:rsid w:val="00786894"/>
    <w:rsid w:val="007A13D0"/>
    <w:rsid w:val="007C0D7E"/>
    <w:rsid w:val="007E4CDB"/>
    <w:rsid w:val="008166B1"/>
    <w:rsid w:val="00831483"/>
    <w:rsid w:val="00842C3B"/>
    <w:rsid w:val="00842D25"/>
    <w:rsid w:val="00866260"/>
    <w:rsid w:val="008773F1"/>
    <w:rsid w:val="0088576D"/>
    <w:rsid w:val="0088712F"/>
    <w:rsid w:val="00890E2D"/>
    <w:rsid w:val="0089593D"/>
    <w:rsid w:val="008B17AA"/>
    <w:rsid w:val="008D1181"/>
    <w:rsid w:val="00910342"/>
    <w:rsid w:val="00913336"/>
    <w:rsid w:val="00922A10"/>
    <w:rsid w:val="00925194"/>
    <w:rsid w:val="00926A84"/>
    <w:rsid w:val="009340CF"/>
    <w:rsid w:val="00954DB8"/>
    <w:rsid w:val="00961193"/>
    <w:rsid w:val="009752FB"/>
    <w:rsid w:val="00991669"/>
    <w:rsid w:val="009930C7"/>
    <w:rsid w:val="009B1B45"/>
    <w:rsid w:val="009D0C68"/>
    <w:rsid w:val="009E5B86"/>
    <w:rsid w:val="00A00027"/>
    <w:rsid w:val="00A17B9F"/>
    <w:rsid w:val="00A25011"/>
    <w:rsid w:val="00A25A30"/>
    <w:rsid w:val="00A83015"/>
    <w:rsid w:val="00A86836"/>
    <w:rsid w:val="00A86A99"/>
    <w:rsid w:val="00A96EB0"/>
    <w:rsid w:val="00AA095E"/>
    <w:rsid w:val="00AB34C9"/>
    <w:rsid w:val="00AB420C"/>
    <w:rsid w:val="00B03A4E"/>
    <w:rsid w:val="00B42778"/>
    <w:rsid w:val="00B64D37"/>
    <w:rsid w:val="00B8522B"/>
    <w:rsid w:val="00BA1A02"/>
    <w:rsid w:val="00BA3B1D"/>
    <w:rsid w:val="00BB1861"/>
    <w:rsid w:val="00BB3442"/>
    <w:rsid w:val="00BC6F25"/>
    <w:rsid w:val="00BE091C"/>
    <w:rsid w:val="00BF246E"/>
    <w:rsid w:val="00BF4859"/>
    <w:rsid w:val="00BF623B"/>
    <w:rsid w:val="00BF76EC"/>
    <w:rsid w:val="00C036D2"/>
    <w:rsid w:val="00C57C84"/>
    <w:rsid w:val="00C841CE"/>
    <w:rsid w:val="00C97D54"/>
    <w:rsid w:val="00CC0EE0"/>
    <w:rsid w:val="00CC508F"/>
    <w:rsid w:val="00CD0E8C"/>
    <w:rsid w:val="00CE4E5F"/>
    <w:rsid w:val="00CF6998"/>
    <w:rsid w:val="00D0694F"/>
    <w:rsid w:val="00D2689A"/>
    <w:rsid w:val="00D32BFF"/>
    <w:rsid w:val="00D53482"/>
    <w:rsid w:val="00D765FA"/>
    <w:rsid w:val="00D77DFD"/>
    <w:rsid w:val="00D81BE8"/>
    <w:rsid w:val="00D82E6E"/>
    <w:rsid w:val="00D83E51"/>
    <w:rsid w:val="00D96829"/>
    <w:rsid w:val="00DB11A3"/>
    <w:rsid w:val="00DD4DF6"/>
    <w:rsid w:val="00DE5971"/>
    <w:rsid w:val="00DF14A4"/>
    <w:rsid w:val="00E420B5"/>
    <w:rsid w:val="00E45A76"/>
    <w:rsid w:val="00E53212"/>
    <w:rsid w:val="00E55B99"/>
    <w:rsid w:val="00E65DC5"/>
    <w:rsid w:val="00E71D37"/>
    <w:rsid w:val="00E86215"/>
    <w:rsid w:val="00EB21EF"/>
    <w:rsid w:val="00EB657C"/>
    <w:rsid w:val="00EB7533"/>
    <w:rsid w:val="00EC4ECC"/>
    <w:rsid w:val="00EE3A4A"/>
    <w:rsid w:val="00F2140C"/>
    <w:rsid w:val="00F40072"/>
    <w:rsid w:val="00F50E7B"/>
    <w:rsid w:val="00F73541"/>
    <w:rsid w:val="00F92BB6"/>
    <w:rsid w:val="00FF44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225AB8"/>
  <w15:docId w15:val="{8A66AA44-57BD-4CFD-8D3B-F1D92F8E3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246E"/>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qFormat/>
    <w:rsid w:val="00BF246E"/>
    <w:pPr>
      <w:jc w:val="center"/>
    </w:pPr>
    <w:rPr>
      <w:rFonts w:eastAsia="Times New Roman"/>
      <w:b/>
      <w:sz w:val="28"/>
      <w:szCs w:val="20"/>
      <w:lang w:eastAsia="lt-LT"/>
    </w:rPr>
  </w:style>
  <w:style w:type="paragraph" w:styleId="Debesliotekstas">
    <w:name w:val="Balloon Text"/>
    <w:basedOn w:val="prastasis"/>
    <w:link w:val="DebesliotekstasDiagrama"/>
    <w:uiPriority w:val="99"/>
    <w:semiHidden/>
    <w:unhideWhenUsed/>
    <w:rsid w:val="007146E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146E1"/>
    <w:rPr>
      <w:rFonts w:ascii="Segoe UI" w:hAnsi="Segoe UI" w:cs="Segoe UI"/>
      <w:sz w:val="18"/>
      <w:szCs w:val="18"/>
      <w:lang w:val="lt-LT"/>
    </w:rPr>
  </w:style>
  <w:style w:type="paragraph" w:styleId="Sraopastraipa">
    <w:name w:val="List Paragraph"/>
    <w:basedOn w:val="prastasis"/>
    <w:uiPriority w:val="34"/>
    <w:qFormat/>
    <w:rsid w:val="003E3E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995421">
      <w:bodyDiv w:val="1"/>
      <w:marLeft w:val="0"/>
      <w:marRight w:val="0"/>
      <w:marTop w:val="0"/>
      <w:marBottom w:val="0"/>
      <w:divBdr>
        <w:top w:val="none" w:sz="0" w:space="0" w:color="auto"/>
        <w:left w:val="none" w:sz="0" w:space="0" w:color="auto"/>
        <w:bottom w:val="none" w:sz="0" w:space="0" w:color="auto"/>
        <w:right w:val="none" w:sz="0" w:space="0" w:color="auto"/>
      </w:divBdr>
    </w:div>
    <w:div w:id="881479795">
      <w:bodyDiv w:val="1"/>
      <w:marLeft w:val="0"/>
      <w:marRight w:val="0"/>
      <w:marTop w:val="0"/>
      <w:marBottom w:val="0"/>
      <w:divBdr>
        <w:top w:val="none" w:sz="0" w:space="0" w:color="auto"/>
        <w:left w:val="none" w:sz="0" w:space="0" w:color="auto"/>
        <w:bottom w:val="none" w:sz="0" w:space="0" w:color="auto"/>
        <w:right w:val="none" w:sz="0" w:space="0" w:color="auto"/>
      </w:divBdr>
    </w:div>
    <w:div w:id="1196308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bcb26da8a7a241f3a14ed8f4425996db.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D79750-2764-434C-9FC7-CFC8F8E30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bcb26da8a7a241f3a14ed8f4425996db.dot</Template>
  <TotalTime>0</TotalTime>
  <Pages>5</Pages>
  <Words>6376</Words>
  <Characters>3635</Characters>
  <Application>Microsoft Office Word</Application>
  <DocSecurity>0</DocSecurity>
  <Lines>30</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TURIZMO KOMISIJOS SUDARYMO IR JOS NUOSTATŲ PATVIRTINIMO</vt:lpstr>
      <vt:lpstr>DĖL ANYKŠČIŲ RAJONO SAVIVALDYBĖS TURIZMO KOMISIJOS SUDARYMO IR JOS NUOSTATŲ PATVIRTINIMO</vt:lpstr>
    </vt:vector>
  </TitlesOfParts>
  <Manager>2016-01-28</Manager>
  <Company/>
  <LinksUpToDate>false</LinksUpToDate>
  <CharactersWithSpaces>9992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TURIZMO KOMISIJOS SUDARYMO IR JOS NUOSTATŲ PATVIRTINIMO</dc:title>
  <dc:subject>1-TS-6</dc:subject>
  <dc:creator>ANYKŠČIŲ RAJONO SAVIVALDYBĖS TARYBA</dc:creator>
  <cp:lastModifiedBy>Taryba</cp:lastModifiedBy>
  <cp:revision>2</cp:revision>
  <cp:lastPrinted>2020-02-19T13:29:00Z</cp:lastPrinted>
  <dcterms:created xsi:type="dcterms:W3CDTF">2020-02-20T12:12:00Z</dcterms:created>
  <dcterms:modified xsi:type="dcterms:W3CDTF">2020-02-20T12:12:00Z</dcterms:modified>
  <cp:category>SPRENDIMAS</cp:category>
</cp:coreProperties>
</file>